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D278FE" w14:textId="230D3F3A" w:rsidR="002D2B28" w:rsidRDefault="008A1275" w:rsidP="00EC7FB3">
      <w:pPr>
        <w:pStyle w:val="Heading1"/>
      </w:pPr>
      <w:bookmarkStart w:id="0" w:name="_Toc263930658"/>
      <w:r w:rsidRPr="00D438F2">
        <w:t>Lesson</w:t>
      </w:r>
      <w:bookmarkEnd w:id="0"/>
      <w:r w:rsidR="009E413C">
        <w:t xml:space="preserve"> 4: Explaining How Decomposers Move and Function</w:t>
      </w:r>
    </w:p>
    <w:p w14:paraId="0C4C60CC" w14:textId="77777777"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32C15A34" wp14:editId="05B707F3">
                <wp:simplePos x="0" y="0"/>
                <wp:positionH relativeFrom="column">
                  <wp:posOffset>4872355</wp:posOffset>
                </wp:positionH>
                <wp:positionV relativeFrom="paragraph">
                  <wp:posOffset>184785</wp:posOffset>
                </wp:positionV>
                <wp:extent cx="1215390" cy="624840"/>
                <wp:effectExtent l="0" t="0" r="16510" b="1016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24840"/>
                        </a:xfrm>
                        <a:prstGeom prst="rect">
                          <a:avLst/>
                        </a:prstGeom>
                        <a:solidFill>
                          <a:schemeClr val="lt1"/>
                        </a:solidFill>
                        <a:ln w="6350">
                          <a:solidFill>
                            <a:prstClr val="black"/>
                          </a:solidFill>
                        </a:ln>
                      </wps:spPr>
                      <wps:txbx>
                        <w:txbxContent>
                          <w:p w14:paraId="42825F50" w14:textId="6CC2765D" w:rsidR="004518D4" w:rsidRDefault="004518D4" w:rsidP="004518D4">
                            <w:r>
                              <w:t xml:space="preserve">Download PDF of </w:t>
                            </w:r>
                            <w:r w:rsidRPr="009E413C">
                              <w:rPr>
                                <w:color w:val="000000" w:themeColor="text1"/>
                              </w:rPr>
                              <w:t xml:space="preserve">Lesson </w:t>
                            </w:r>
                            <w:r w:rsidR="009E413C" w:rsidRPr="009E413C">
                              <w:rPr>
                                <w:color w:val="000000" w:themeColor="text1"/>
                              </w:rPr>
                              <w:t>4</w:t>
                            </w:r>
                            <w:r w:rsidRPr="009E413C">
                              <w:rPr>
                                <w:color w:val="000000" w:themeColor="text1"/>
                              </w:rPr>
                              <w:t xml:space="preserve"> </w:t>
                            </w:r>
                            <w:r>
                              <w:t>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C15A34" id="_x0000_t202" coordsize="21600,21600" o:spt="202" path="m,l,21600r21600,l21600,xe">
                <v:stroke joinstyle="miter"/>
                <v:path gradientshapeok="t" o:connecttype="rect"/>
              </v:shapetype>
              <v:shape id="Text Box 1" o:spid="_x0000_s1026" type="#_x0000_t202" style="position:absolute;margin-left:383.65pt;margin-top:14.55pt;width:95.7pt;height:4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" fillcolor="white [3201]" strokeweight=".5pt">
                <v:textbox>
                  <w:txbxContent>
                    <w:p w14:paraId="42825F50" w14:textId="6CC2765D" w:rsidR="004518D4" w:rsidRDefault="004518D4" w:rsidP="004518D4">
                      <w:r>
                        <w:t xml:space="preserve">Download PDF of </w:t>
                      </w:r>
                      <w:r w:rsidRPr="009E413C">
                        <w:rPr>
                          <w:color w:val="000000" w:themeColor="text1"/>
                        </w:rPr>
                        <w:t xml:space="preserve">Lesson </w:t>
                      </w:r>
                      <w:r w:rsidR="009E413C" w:rsidRPr="009E413C">
                        <w:rPr>
                          <w:color w:val="000000" w:themeColor="text1"/>
                        </w:rPr>
                        <w:t>4</w:t>
                      </w:r>
                      <w:r w:rsidRPr="009E413C">
                        <w:rPr>
                          <w:color w:val="000000" w:themeColor="text1"/>
                        </w:rPr>
                        <w:t xml:space="preserve"> </w:t>
                      </w:r>
                      <w:r>
                        <w:t>Teacher’s Guide</w:t>
                      </w:r>
                    </w:p>
                  </w:txbxContent>
                </v:textbox>
                <w10:wrap type="square"/>
              </v:shape>
            </w:pict>
          </mc:Fallback>
        </mc:AlternateContent>
      </w:r>
      <w:r w:rsidR="00B71E67" w:rsidRPr="00B71E67">
        <w:rPr>
          <w:color w:val="FF0000"/>
        </w:rPr>
        <w:t xml:space="preserve">Tab 1: </w:t>
      </w:r>
      <w:r w:rsidR="00FB0BBF" w:rsidRPr="008B694A">
        <w:t>Overview</w:t>
      </w:r>
    </w:p>
    <w:p w14:paraId="0AF45E23" w14:textId="77777777" w:rsidR="009E413C" w:rsidRPr="00DB72EE" w:rsidRDefault="009E413C" w:rsidP="009E413C">
      <w:r w:rsidRPr="00DB72EE">
        <w:t xml:space="preserve">Students </w:t>
      </w:r>
      <w:r>
        <w:t xml:space="preserve">learn and use a scientific </w:t>
      </w:r>
      <w:r w:rsidRPr="00DB72EE">
        <w:t xml:space="preserve">model </w:t>
      </w:r>
      <w:r>
        <w:t>to</w:t>
      </w:r>
      <w:r w:rsidRPr="00DB72EE">
        <w:t xml:space="preserve"> explain cellular respiration </w:t>
      </w:r>
      <w:r>
        <w:t xml:space="preserve">in decomposers </w:t>
      </w:r>
      <w:r w:rsidRPr="00DB72EE">
        <w:t>using the Three Questions. They relate the rearrangement of atoms in cellula</w:t>
      </w:r>
      <w:r>
        <w:t xml:space="preserve">r respiration to energy release and </w:t>
      </w:r>
      <w:r w:rsidRPr="00DB72EE">
        <w:t xml:space="preserve">learn that </w:t>
      </w:r>
      <w:r>
        <w:t>most of the mass of decaying materials is lost to the air as a result of cellular respiration in decomposers</w:t>
      </w:r>
      <w:r w:rsidRPr="00DB72EE">
        <w:t>.</w:t>
      </w:r>
    </w:p>
    <w:p w14:paraId="12D3A771" w14:textId="77777777" w:rsidR="00B73198" w:rsidRPr="00EC54BE" w:rsidRDefault="00B977E7" w:rsidP="00EC54BE">
      <w:pPr>
        <w:pStyle w:val="Heading3"/>
      </w:pPr>
      <w:r w:rsidRPr="00EC54BE">
        <w:t>Guiding Question</w:t>
      </w:r>
      <w:r w:rsidR="00B73198" w:rsidRPr="00EC54BE">
        <w:t xml:space="preserve"> </w:t>
      </w:r>
    </w:p>
    <w:p w14:paraId="374EE6E6" w14:textId="77777777" w:rsidR="009E413C" w:rsidRPr="00DB72EE" w:rsidRDefault="009E413C" w:rsidP="009E413C">
      <w:pPr>
        <w:pStyle w:val="List1"/>
        <w:ind w:left="0" w:firstLine="0"/>
      </w:pPr>
      <w:r w:rsidRPr="00DB72EE">
        <w:t xml:space="preserve">How do </w:t>
      </w:r>
      <w:r>
        <w:t>decomposers</w:t>
      </w:r>
      <w:r w:rsidRPr="00DB72EE">
        <w:t xml:space="preserve"> use food to move and function?</w:t>
      </w:r>
    </w:p>
    <w:p w14:paraId="7E13C997" w14:textId="43939A6F" w:rsidR="00B977E7" w:rsidRDefault="009E413C" w:rsidP="00EC7FB3">
      <w:pPr>
        <w:pStyle w:val="Heading3"/>
        <w:rPr>
          <w:color w:val="FF0000"/>
        </w:rPr>
      </w:pPr>
      <w:r>
        <w:rPr>
          <w:noProof/>
        </w:rPr>
        <mc:AlternateContent>
          <mc:Choice Requires="wpg">
            <w:drawing>
              <wp:anchor distT="0" distB="0" distL="114300" distR="114300" simplePos="0" relativeHeight="251661312" behindDoc="0" locked="0" layoutInCell="1" allowOverlap="1" wp14:anchorId="201C0EBC" wp14:editId="57E23B30">
                <wp:simplePos x="0" y="0"/>
                <wp:positionH relativeFrom="column">
                  <wp:posOffset>-410591</wp:posOffset>
                </wp:positionH>
                <wp:positionV relativeFrom="paragraph">
                  <wp:posOffset>248285</wp:posOffset>
                </wp:positionV>
                <wp:extent cx="342900" cy="160020"/>
                <wp:effectExtent l="50800" t="25400" r="25400" b="81280"/>
                <wp:wrapNone/>
                <wp:docPr id="12" name="Group 12"/>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13" name="Curved Right Arrow 13"/>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Curved Right Arrow 14"/>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F19F339" id="Group 12" o:spid="_x0000_s1026" style="position:absolute;margin-left:-32.35pt;margin-top:19.55pt;width:27pt;height:12.6pt;z-index:251661312;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">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13"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" adj="14400,19800,16200" fillcolor="black [3213]" strokecolor="black [3213]">
                  <v:shadow on="t" color="black" opacity="22937f" origin=",.5" offset="0,.63889mm"/>
                </v:shape>
                <v:shape id="Curved Right Arrow 14"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" adj="14400,19800,16200" fillcolor="black [3213]" strokecolor="black [3213]">
                  <v:shadow on="t" color="black" opacity="22937f" origin=",.5" offset="0,.63889mm"/>
                </v:shape>
              </v:group>
            </w:pict>
          </mc:Fallback>
        </mc:AlternateContent>
      </w:r>
      <w:r w:rsidR="00B977E7" w:rsidRPr="00D438F2">
        <w:t xml:space="preserve">Activities in this </w:t>
      </w:r>
      <w:r w:rsidR="008A1275" w:rsidRPr="00D438F2">
        <w:t>Lesson</w:t>
      </w:r>
      <w:r w:rsidR="00174185">
        <w:t xml:space="preserve"> </w:t>
      </w:r>
    </w:p>
    <w:p w14:paraId="2FDA2F74" w14:textId="3D1401BE" w:rsidR="009E413C" w:rsidRDefault="009E413C" w:rsidP="009E413C">
      <w:pPr>
        <w:pStyle w:val="ListParagraph"/>
        <w:ind w:left="360"/>
      </w:pPr>
      <w:r w:rsidRPr="00DB72EE">
        <w:t>Activit</w:t>
      </w:r>
      <w:r>
        <w:t>y 4.1</w:t>
      </w:r>
      <w:r w:rsidRPr="00DB72EE">
        <w:t xml:space="preserve">: Molecular Models for </w:t>
      </w:r>
      <w:r>
        <w:t xml:space="preserve">Fungi </w:t>
      </w:r>
      <w:r w:rsidRPr="00DB72EE">
        <w:t>Moving and Functioning: Cellular Respiration (40 min)</w:t>
      </w:r>
    </w:p>
    <w:p w14:paraId="605B37D3" w14:textId="4A413D20" w:rsidR="009E413C" w:rsidRPr="00DB72EE" w:rsidRDefault="009E413C" w:rsidP="00DD6EEC">
      <w:pPr>
        <w:pStyle w:val="ListParagraph"/>
        <w:numPr>
          <w:ilvl w:val="0"/>
          <w:numId w:val="2"/>
        </w:numPr>
        <w:spacing w:after="0"/>
        <w:ind w:left="720"/>
      </w:pPr>
      <w:r>
        <w:rPr>
          <w:i/>
        </w:rPr>
        <w:t>Note: The steps that have students construct molecular models in this activity are optional if students did molecular modeling for cellular respiration in another unit and performed well on the pretest for items related to cellular respiration.</w:t>
      </w:r>
    </w:p>
    <w:p w14:paraId="520AD13A" w14:textId="49EA865D" w:rsidR="00E07A5C" w:rsidRDefault="009E413C" w:rsidP="004928E9">
      <w:pPr>
        <w:pStyle w:val="List1"/>
        <w:numPr>
          <w:ilvl w:val="0"/>
          <w:numId w:val="2"/>
        </w:numPr>
      </w:pPr>
      <w:r>
        <w:t>Activity 4.2</w:t>
      </w:r>
      <w:r w:rsidRPr="00DB72EE">
        <w:t xml:space="preserve">: Explaining How </w:t>
      </w:r>
      <w:r>
        <w:t>Fungi</w:t>
      </w:r>
      <w:r w:rsidRPr="00DB72EE">
        <w:t xml:space="preserve"> Move and F</w:t>
      </w:r>
      <w:r>
        <w:t>uncti</w:t>
      </w:r>
      <w:r w:rsidR="00BF48FB">
        <w:t>on</w:t>
      </w:r>
      <w:r>
        <w:t>: Cellular Respiration (4</w:t>
      </w:r>
      <w:r w:rsidRPr="00DB72EE">
        <w:t>0 min)</w:t>
      </w:r>
    </w:p>
    <w:p w14:paraId="04C822E9" w14:textId="43D2DDC0" w:rsidR="00933DB5" w:rsidRDefault="00933DB5" w:rsidP="00933DB5">
      <w:pPr>
        <w:pStyle w:val="List1"/>
      </w:pPr>
      <w:r>
        <w:rPr>
          <w:noProof/>
        </w:rPr>
        <mc:AlternateContent>
          <mc:Choice Requires="wps">
            <w:drawing>
              <wp:anchor distT="0" distB="0" distL="114300" distR="114300" simplePos="0" relativeHeight="251663360" behindDoc="0" locked="0" layoutInCell="1" allowOverlap="1" wp14:anchorId="36157CA5" wp14:editId="32F8387C">
                <wp:simplePos x="0" y="0"/>
                <wp:positionH relativeFrom="column">
                  <wp:posOffset>4463394</wp:posOffset>
                </wp:positionH>
                <wp:positionV relativeFrom="paragraph">
                  <wp:posOffset>55463</wp:posOffset>
                </wp:positionV>
                <wp:extent cx="800100" cy="799465"/>
                <wp:effectExtent l="38100" t="0" r="12700" b="229235"/>
                <wp:wrapNone/>
                <wp:docPr id="4"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799465"/>
                        </a:xfrm>
                        <a:prstGeom prst="wedgeEllipseCallout">
                          <a:avLst>
                            <a:gd name="adj1" fmla="val -52863"/>
                            <a:gd name="adj2" fmla="val 71059"/>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14:paraId="33927E79" w14:textId="77777777" w:rsidR="009E413C" w:rsidRPr="001A4229" w:rsidRDefault="009E413C" w:rsidP="009E413C">
                            <w:pPr>
                              <w:jc w:val="center"/>
                              <w:rPr>
                                <w:color w:val="FFFFFF" w:themeColor="background1"/>
                              </w:rPr>
                            </w:pPr>
                            <w:r w:rsidRPr="001A4229">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6157CA5"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left:0;text-align:left;margin-left:351.45pt;margin-top:4.35pt;width:63pt;height:62.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" adj="-618,26149" fillcolor="#5a5a5a [2109]" strokecolor="gray [1629]">
                <v:shadow on="t" opacity="22936f" origin=",.5" offset="0,.63889mm"/>
                <v:textbox>
                  <w:txbxContent>
                    <w:p w14:paraId="33927E79" w14:textId="77777777" w:rsidR="009E413C" w:rsidRPr="001A4229" w:rsidRDefault="009E413C" w:rsidP="009E413C">
                      <w:pPr>
                        <w:jc w:val="center"/>
                        <w:rPr>
                          <w:color w:val="FFFFFF" w:themeColor="background1"/>
                        </w:rPr>
                      </w:pPr>
                      <w:r w:rsidRPr="001A4229">
                        <w:rPr>
                          <w:color w:val="FFFFFF" w:themeColor="background1"/>
                        </w:rPr>
                        <w:t>You are here</w:t>
                      </w:r>
                    </w:p>
                  </w:txbxContent>
                </v:textbox>
              </v:shape>
            </w:pict>
          </mc:Fallback>
        </mc:AlternateContent>
      </w:r>
    </w:p>
    <w:p w14:paraId="039633FD" w14:textId="77777777" w:rsidR="00933DB5" w:rsidRPr="00D438F2" w:rsidRDefault="00933DB5" w:rsidP="00933DB5">
      <w:pPr>
        <w:pStyle w:val="List1"/>
      </w:pPr>
    </w:p>
    <w:p w14:paraId="2E2E81B4" w14:textId="0D22666C" w:rsidR="009E413C" w:rsidRDefault="00880974" w:rsidP="009E413C">
      <w:pPr>
        <w:pStyle w:val="Heading3"/>
      </w:pPr>
      <w:r>
        <w:rPr>
          <w:noProof/>
        </w:rPr>
        <w:drawing>
          <wp:inline distT="0" distB="0" distL="0" distR="0" wp14:anchorId="7BC00144" wp14:editId="7BE13BD5">
            <wp:extent cx="5943600" cy="33178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19-10-16 at 9.30.02 PM.png"/>
                    <pic:cNvPicPr/>
                  </pic:nvPicPr>
                  <pic:blipFill>
                    <a:blip r:embed="rId8"/>
                    <a:stretch>
                      <a:fillRect/>
                    </a:stretch>
                  </pic:blipFill>
                  <pic:spPr>
                    <a:xfrm>
                      <a:off x="0" y="0"/>
                      <a:ext cx="5943600" cy="3317875"/>
                    </a:xfrm>
                    <a:prstGeom prst="rect">
                      <a:avLst/>
                    </a:prstGeom>
                  </pic:spPr>
                </pic:pic>
              </a:graphicData>
            </a:graphic>
          </wp:inline>
        </w:drawing>
      </w:r>
      <w:r w:rsidR="00ED775D" w:rsidRPr="00D438F2">
        <w:t>Unit Map</w:t>
      </w:r>
    </w:p>
    <w:p w14:paraId="2CEEE352" w14:textId="78BF72AA" w:rsidR="009E413C" w:rsidRPr="009E413C" w:rsidRDefault="009E413C" w:rsidP="009E413C"/>
    <w:p w14:paraId="5CAC15FF" w14:textId="7A11A713" w:rsidR="00ED775D" w:rsidRDefault="00ED775D" w:rsidP="00B71E67">
      <w:pPr>
        <w:pStyle w:val="Heading2"/>
      </w:pPr>
      <w:r w:rsidRPr="00B71E67">
        <w:rPr>
          <w:color w:val="FF0000"/>
        </w:rPr>
        <w:lastRenderedPageBreak/>
        <w:t>Tab 2:</w:t>
      </w:r>
      <w:r>
        <w:t xml:space="preserve"> </w:t>
      </w:r>
      <w:r w:rsidR="00174185">
        <w:t>Learning Goals</w:t>
      </w:r>
    </w:p>
    <w:p w14:paraId="20C0DF57" w14:textId="5455AF75" w:rsidR="00EC5A88"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225898" w:rsidRPr="00CA53BB" w14:paraId="5CE31DD9" w14:textId="77777777" w:rsidTr="00DC53E3">
        <w:trPr>
          <w:tblHeader/>
        </w:trPr>
        <w:tc>
          <w:tcPr>
            <w:tcW w:w="3993" w:type="dxa"/>
          </w:tcPr>
          <w:p w14:paraId="3DEE0235" w14:textId="77777777" w:rsidR="00225898" w:rsidRPr="00CA53BB" w:rsidRDefault="00225898" w:rsidP="00DC53E3">
            <w:pPr>
              <w:pStyle w:val="Heading2"/>
              <w:spacing w:beforeLines="40" w:before="96" w:afterLines="40" w:after="96"/>
              <w:jc w:val="center"/>
              <w:outlineLvl w:val="1"/>
              <w:rPr>
                <w:sz w:val="24"/>
                <w:szCs w:val="24"/>
              </w:rPr>
            </w:pPr>
            <w:r>
              <w:rPr>
                <w:sz w:val="24"/>
                <w:szCs w:val="24"/>
              </w:rPr>
              <w:t>Activity</w:t>
            </w:r>
          </w:p>
        </w:tc>
        <w:tc>
          <w:tcPr>
            <w:tcW w:w="5357" w:type="dxa"/>
          </w:tcPr>
          <w:p w14:paraId="6ED783AB" w14:textId="77777777" w:rsidR="00225898" w:rsidRPr="00CA53BB" w:rsidRDefault="00225898" w:rsidP="00DC53E3">
            <w:pPr>
              <w:pStyle w:val="Heading2"/>
              <w:spacing w:beforeLines="40" w:before="96" w:afterLines="40" w:after="96"/>
              <w:jc w:val="center"/>
              <w:outlineLvl w:val="1"/>
              <w:rPr>
                <w:sz w:val="24"/>
                <w:szCs w:val="24"/>
              </w:rPr>
            </w:pPr>
            <w:r>
              <w:rPr>
                <w:sz w:val="24"/>
                <w:szCs w:val="24"/>
              </w:rPr>
              <w:t>Target Performance</w:t>
            </w:r>
          </w:p>
        </w:tc>
      </w:tr>
      <w:tr w:rsidR="00225898" w:rsidRPr="00CA53BB" w14:paraId="3286487D" w14:textId="77777777" w:rsidTr="00DC53E3">
        <w:tc>
          <w:tcPr>
            <w:tcW w:w="9350" w:type="dxa"/>
            <w:gridSpan w:val="2"/>
            <w:shd w:val="clear" w:color="auto" w:fill="BFBFBF" w:themeFill="background1" w:themeFillShade="BF"/>
          </w:tcPr>
          <w:p w14:paraId="1A045039" w14:textId="77777777" w:rsidR="00225898" w:rsidRPr="00BE147E" w:rsidRDefault="00225898" w:rsidP="00DC53E3">
            <w:pPr>
              <w:spacing w:beforeLines="40" w:before="96" w:afterLines="40" w:after="96"/>
              <w:jc w:val="center"/>
              <w:rPr>
                <w:i/>
              </w:rPr>
            </w:pPr>
            <w:r w:rsidRPr="00BE147E">
              <w:rPr>
                <w:i/>
              </w:rPr>
              <w:t xml:space="preserve">Lesson 4 –Explaining How </w:t>
            </w:r>
            <w:r>
              <w:rPr>
                <w:i/>
              </w:rPr>
              <w:t>Decomposers</w:t>
            </w:r>
            <w:r w:rsidRPr="00BE147E">
              <w:rPr>
                <w:i/>
              </w:rPr>
              <w:t xml:space="preserve"> Move and Function</w:t>
            </w:r>
          </w:p>
        </w:tc>
      </w:tr>
      <w:tr w:rsidR="00225898" w:rsidRPr="00CA53BB" w14:paraId="69F6AB1B" w14:textId="77777777" w:rsidTr="00DC53E3">
        <w:tc>
          <w:tcPr>
            <w:tcW w:w="3993" w:type="dxa"/>
          </w:tcPr>
          <w:p w14:paraId="6497BC93" w14:textId="77777777" w:rsidR="00225898" w:rsidRPr="00FA38F4" w:rsidRDefault="00225898" w:rsidP="00DC53E3">
            <w:pPr>
              <w:spacing w:before="120"/>
            </w:pPr>
            <w:r w:rsidRPr="00FA38F4">
              <w:t>Activity 4.1: Molecular Models for Fungi Moving and Functioning: Cellular Respiration</w:t>
            </w:r>
          </w:p>
        </w:tc>
        <w:tc>
          <w:tcPr>
            <w:tcW w:w="5357" w:type="dxa"/>
          </w:tcPr>
          <w:p w14:paraId="2C2A3316" w14:textId="77777777" w:rsidR="00225898" w:rsidRPr="00CA53BB" w:rsidRDefault="00225898" w:rsidP="00DC53E3">
            <w:pPr>
              <w:spacing w:beforeLines="40" w:before="96" w:afterLines="40" w:after="96"/>
            </w:pPr>
            <w:r>
              <w:t>Students use molecular models to explain how carbon, oxygen, and hydrogen atoms are rearranged into new molecules in fungus cells.</w:t>
            </w:r>
          </w:p>
        </w:tc>
      </w:tr>
      <w:tr w:rsidR="00225898" w:rsidRPr="00CA53BB" w14:paraId="42B8CF19" w14:textId="77777777" w:rsidTr="00DC53E3">
        <w:tc>
          <w:tcPr>
            <w:tcW w:w="3993" w:type="dxa"/>
          </w:tcPr>
          <w:p w14:paraId="370F1C07" w14:textId="77777777" w:rsidR="00225898" w:rsidRPr="00FA38F4" w:rsidRDefault="00225898" w:rsidP="00DC53E3">
            <w:pPr>
              <w:spacing w:before="120"/>
            </w:pPr>
            <w:r w:rsidRPr="00FA38F4">
              <w:t>Activity 4.2: Explaining How Fungi Move and Function: Cellular Respiration</w:t>
            </w:r>
          </w:p>
        </w:tc>
        <w:tc>
          <w:tcPr>
            <w:tcW w:w="5357" w:type="dxa"/>
          </w:tcPr>
          <w:p w14:paraId="59B2FDA0" w14:textId="77777777" w:rsidR="00225898" w:rsidRPr="00CA53BB" w:rsidRDefault="00225898" w:rsidP="00DC53E3">
            <w:pPr>
              <w:spacing w:beforeLines="40" w:before="96" w:afterLines="40" w:after="96"/>
            </w:pPr>
            <w:r>
              <w:t>Students explain how matter moves and changes and how energy changes during cellular respiration in fungus cells.</w:t>
            </w:r>
          </w:p>
        </w:tc>
      </w:tr>
    </w:tbl>
    <w:p w14:paraId="58A8DE57" w14:textId="77777777" w:rsidR="00EC5A88" w:rsidRDefault="00EC5A88" w:rsidP="007C2011">
      <w:pPr>
        <w:pStyle w:val="Heading3"/>
      </w:pPr>
    </w:p>
    <w:p w14:paraId="03CB217D" w14:textId="0B0EFA66" w:rsidR="00B977E7" w:rsidRPr="00D438F2" w:rsidRDefault="00B977E7" w:rsidP="007C2011">
      <w:pPr>
        <w:pStyle w:val="Heading3"/>
      </w:pPr>
      <w:r w:rsidRPr="00D438F2">
        <w:t>NGSS Performance Expectations</w:t>
      </w:r>
    </w:p>
    <w:p w14:paraId="78A50585" w14:textId="77777777" w:rsidR="00651199" w:rsidRPr="003B46C3" w:rsidRDefault="00651199" w:rsidP="00651199">
      <w:pPr>
        <w:ind w:right="43"/>
        <w:rPr>
          <w:b/>
        </w:rPr>
      </w:pPr>
      <w:r w:rsidRPr="003B46C3">
        <w:rPr>
          <w:b/>
        </w:rPr>
        <w:t>High School</w:t>
      </w:r>
    </w:p>
    <w:p w14:paraId="6DD1C729" w14:textId="1F520CDC" w:rsidR="00651199" w:rsidRPr="003B46C3" w:rsidRDefault="00651199" w:rsidP="004928E9">
      <w:pPr>
        <w:pStyle w:val="ListParagraph"/>
        <w:numPr>
          <w:ilvl w:val="0"/>
          <w:numId w:val="4"/>
        </w:numPr>
        <w:ind w:left="360"/>
      </w:pPr>
      <w:r w:rsidRPr="003B46C3">
        <w:t xml:space="preserve">Chemical Reactions. HS-PS1-4. Develop a model to illustrate that the release or absorption of energy from a chemical reaction system depends on the changes in total bond energy. </w:t>
      </w:r>
    </w:p>
    <w:p w14:paraId="23D255E0" w14:textId="31712761" w:rsidR="00651199" w:rsidRPr="003B46C3" w:rsidRDefault="00651199" w:rsidP="004928E9">
      <w:pPr>
        <w:pStyle w:val="ListParagraph"/>
        <w:numPr>
          <w:ilvl w:val="0"/>
          <w:numId w:val="4"/>
        </w:numPr>
        <w:ind w:left="360"/>
      </w:pPr>
      <w:r w:rsidRPr="003B46C3">
        <w:t xml:space="preserve">Chemical Reactions. HS-PS1-7. Use mathematical representations to support the claim that atoms, and therefore mass, are conserved during a chemical reaction. </w:t>
      </w:r>
    </w:p>
    <w:p w14:paraId="7F8CA7C9" w14:textId="1A326B74" w:rsidR="007C2011" w:rsidRDefault="00651199" w:rsidP="00DD6EEC">
      <w:pPr>
        <w:pStyle w:val="ListParagraph"/>
        <w:numPr>
          <w:ilvl w:val="0"/>
          <w:numId w:val="4"/>
        </w:numPr>
        <w:ind w:left="360"/>
      </w:pPr>
      <w:r w:rsidRPr="003B46C3">
        <w:t>Matter and Energy in Organisms and Ecosystems. HS-LS1-7. Use a model to illustrate that cellular respiration is a chemical process whereby the bonds of food molecules and oxygen molecules are broken and the bonds in new compounds are formed resulting in a net transfer of energy.</w:t>
      </w:r>
    </w:p>
    <w:p w14:paraId="0C6BDB93" w14:textId="77777777" w:rsidR="00BE6254" w:rsidRPr="003B46C3" w:rsidRDefault="00BE6254" w:rsidP="00BE6254">
      <w:pPr>
        <w:pStyle w:val="List1"/>
        <w:ind w:left="0" w:firstLine="0"/>
        <w:rPr>
          <w:b/>
        </w:rPr>
      </w:pPr>
      <w:r w:rsidRPr="003B46C3">
        <w:rPr>
          <w:b/>
        </w:rPr>
        <w:t>Middle School</w:t>
      </w:r>
    </w:p>
    <w:p w14:paraId="20D34097" w14:textId="77777777" w:rsidR="00BE6254" w:rsidRPr="003B46C3" w:rsidRDefault="00BE6254" w:rsidP="00BC6129">
      <w:pPr>
        <w:pStyle w:val="ListParagraph"/>
        <w:numPr>
          <w:ilvl w:val="0"/>
          <w:numId w:val="4"/>
        </w:numPr>
        <w:ind w:left="450"/>
      </w:pPr>
      <w:r w:rsidRPr="003B46C3">
        <w:t xml:space="preserve">Structure and Properties of Matter. MS-PS1-1. Develop models to describe the atomic composition of simple molecules and extended structures. </w:t>
      </w:r>
    </w:p>
    <w:p w14:paraId="63619E72" w14:textId="77777777" w:rsidR="00BE6254" w:rsidRPr="003B46C3" w:rsidRDefault="00BE6254" w:rsidP="00BC6129">
      <w:pPr>
        <w:pStyle w:val="ListParagraph"/>
        <w:numPr>
          <w:ilvl w:val="0"/>
          <w:numId w:val="4"/>
        </w:numPr>
        <w:ind w:left="450"/>
      </w:pPr>
      <w:r w:rsidRPr="003B46C3">
        <w:t xml:space="preserve">Chemical Reactions. MS-PS1-5. Develop and use a model to describe how the total number of atoms does not change in a chemical reaction and thus mass is conserved. </w:t>
      </w:r>
    </w:p>
    <w:p w14:paraId="33086118" w14:textId="77777777" w:rsidR="00BE6254" w:rsidRPr="003B46C3" w:rsidRDefault="00BE6254" w:rsidP="00BC6129">
      <w:pPr>
        <w:pStyle w:val="ListParagraph"/>
        <w:numPr>
          <w:ilvl w:val="0"/>
          <w:numId w:val="4"/>
        </w:numPr>
        <w:ind w:left="450"/>
      </w:pPr>
      <w:r w:rsidRPr="003B46C3">
        <w:t xml:space="preserve">Matter and Energy in Organisms and Ecosystems. MS-LS1-7. Develop a model to describe how food is rearranged through chemical reactions forming new molecules that support growth and/or release energy as this matter moves through an organism. </w:t>
      </w:r>
    </w:p>
    <w:p w14:paraId="1B50F8F7" w14:textId="3E1BB173" w:rsidR="00BE6254" w:rsidRPr="00BE6254" w:rsidRDefault="00BE6254" w:rsidP="00BC6129">
      <w:pPr>
        <w:pStyle w:val="ListParagraph"/>
        <w:numPr>
          <w:ilvl w:val="0"/>
          <w:numId w:val="4"/>
        </w:numPr>
        <w:ind w:left="450"/>
        <w:rPr>
          <w:color w:val="0000FF" w:themeColor="hyperlink"/>
          <w:u w:val="single"/>
        </w:rPr>
      </w:pPr>
      <w:r w:rsidRPr="003B46C3">
        <w:t xml:space="preserve">Matter and Energy in Organisms and Ecosystems. MS-LS2-3. Develop a model to describe the cycling of matter and flow of energy among living and nonliving parts of an ecosystem. </w:t>
      </w:r>
    </w:p>
    <w:p w14:paraId="520DD130" w14:textId="77777777" w:rsidR="00B977E7" w:rsidRDefault="00174185" w:rsidP="00B71E67">
      <w:pPr>
        <w:pStyle w:val="Heading2"/>
      </w:pPr>
      <w:r w:rsidRPr="00B71E67">
        <w:rPr>
          <w:color w:val="FF0000"/>
        </w:rPr>
        <w:t>Tab 3:</w:t>
      </w:r>
      <w:r>
        <w:t xml:space="preserve"> </w:t>
      </w:r>
      <w:r w:rsidR="00B977E7" w:rsidRPr="00D438F2">
        <w:t>Background Information</w:t>
      </w:r>
    </w:p>
    <w:p w14:paraId="771F1259" w14:textId="77777777" w:rsidR="00174185" w:rsidRPr="00174185" w:rsidRDefault="00CC2673" w:rsidP="00B71E67">
      <w:pPr>
        <w:pStyle w:val="Heading3"/>
      </w:pPr>
      <w:r w:rsidRPr="003552EF">
        <w:rPr>
          <w:color w:val="00B050"/>
        </w:rPr>
        <w:t xml:space="preserve">Three-dimensional Learning Progression </w:t>
      </w:r>
      <w:r w:rsidRPr="00B71E67">
        <w:rPr>
          <w:color w:val="FF0000"/>
        </w:rPr>
        <w:t>(accordion)</w:t>
      </w:r>
    </w:p>
    <w:p w14:paraId="14377DA1" w14:textId="29B72692" w:rsidR="00651199" w:rsidRPr="00EE35BF" w:rsidRDefault="00651199" w:rsidP="00651199">
      <w:bookmarkStart w:id="1" w:name="_Toc235692290"/>
      <w:r w:rsidRPr="00DB72EE">
        <w:t xml:space="preserve">This lesson </w:t>
      </w:r>
      <w:r>
        <w:t xml:space="preserve">helps students develop atomic-molecular scale explanations for what happens when things decay. </w:t>
      </w:r>
      <w:r w:rsidRPr="00EE35BF">
        <w:t>In this Lesson</w:t>
      </w:r>
      <w:r w:rsidR="00DD6EEC">
        <w:t>,</w:t>
      </w:r>
      <w:r w:rsidRPr="00EE35BF">
        <w:t xml:space="preserve"> students </w:t>
      </w:r>
      <w:r>
        <w:t>return</w:t>
      </w:r>
      <w:r w:rsidRPr="00EE35BF">
        <w:t xml:space="preserve"> to the data they collected from the bread mold investigation as a starting point for explaining what happens when fungi </w:t>
      </w:r>
      <w:r>
        <w:t>grow, move, and function at an atomic-molecular scale.</w:t>
      </w:r>
      <w:r w:rsidRPr="00EE35BF">
        <w:t xml:space="preserve"> </w:t>
      </w:r>
    </w:p>
    <w:p w14:paraId="149DA600" w14:textId="405C8A79" w:rsidR="00DD6EEC" w:rsidRPr="00DD6EEC" w:rsidRDefault="00DD6EEC" w:rsidP="00DD6EEC">
      <w:r w:rsidRPr="00DD6EEC">
        <w:t xml:space="preserve">This lesson focuses on </w:t>
      </w:r>
      <w:r>
        <w:t>the</w:t>
      </w:r>
      <w:r w:rsidRPr="00DD6EEC">
        <w:t xml:space="preserve"> use of food—as a source of energy—and on the carbon-transforming process that makes food energy available to </w:t>
      </w:r>
      <w:r>
        <w:t>decomposer</w:t>
      </w:r>
      <w:r w:rsidRPr="00DD6EEC">
        <w:t xml:space="preserve"> cells—cellular respiration. Every living organism, from the smallest bacteria to the largest tree in the forest, needs to acquire a source of chemical energy, which is found in the C-C and C-H bonds in </w:t>
      </w:r>
      <w:r w:rsidRPr="00DD6EEC">
        <w:lastRenderedPageBreak/>
        <w:t xml:space="preserve">organic matter. Once organic matter is oxidized, the chemical energy found in the high-energy bonds is made available for cell functions such as movement, chemical work, and transport of materials. Ultimately all of this energy becomes heat. The atoms once tied up in organic molecules are rearranged into inorganic water and carbon dioxide. Unfortunately, many students incorrectly see cellular respiration as the way food </w:t>
      </w:r>
      <w:r>
        <w:t>is converted into</w:t>
      </w:r>
      <w:r w:rsidRPr="00DD6EEC">
        <w:t> </w:t>
      </w:r>
      <w:r w:rsidRPr="00DD6EEC">
        <w:rPr>
          <w:i/>
          <w:iCs/>
        </w:rPr>
        <w:t>energy</w:t>
      </w:r>
      <w:r w:rsidRPr="00DD6EEC">
        <w:t xml:space="preserve"> to move and </w:t>
      </w:r>
      <w:r>
        <w:t>function</w:t>
      </w:r>
      <w:r w:rsidRPr="00DD6EEC">
        <w:t xml:space="preserve">. Students even make these matter-energy conversions at the atomic-molecular scale when they learn about ATP (another organic molecule). Students need to develop an explanation of cellular respiration that conserves both matter and </w:t>
      </w:r>
      <w:proofErr w:type="gramStart"/>
      <w:r w:rsidRPr="00DD6EEC">
        <w:t>energy, and</w:t>
      </w:r>
      <w:proofErr w:type="gramEnd"/>
      <w:r w:rsidRPr="00DD6EEC">
        <w:t xml:space="preserve"> makes the connection between atomic-molecular transformations and macroscopic observations.</w:t>
      </w:r>
    </w:p>
    <w:p w14:paraId="0BFA7C29" w14:textId="77777777" w:rsidR="00651199" w:rsidRDefault="00651199" w:rsidP="00651199">
      <w:r w:rsidRPr="00DB72EE">
        <w:t xml:space="preserve">We will consistently focus on the idea that understanding carbon-transforming processes involves answering the Three Questions: </w:t>
      </w:r>
    </w:p>
    <w:p w14:paraId="2379E652" w14:textId="77777777" w:rsidR="00651199" w:rsidRPr="00540D5D" w:rsidRDefault="00651199" w:rsidP="004928E9">
      <w:pPr>
        <w:pStyle w:val="ListParagraph"/>
        <w:numPr>
          <w:ilvl w:val="0"/>
          <w:numId w:val="5"/>
        </w:numPr>
        <w:ind w:left="360"/>
        <w:rPr>
          <w:bCs/>
        </w:rPr>
      </w:pPr>
      <w:r w:rsidRPr="00540D5D">
        <w:rPr>
          <w:b/>
          <w:bCs/>
        </w:rPr>
        <w:t xml:space="preserve">The Matter Movement Question: Where are molecules moving? </w:t>
      </w:r>
      <w:r w:rsidRPr="00540D5D">
        <w:rPr>
          <w:bCs/>
        </w:rPr>
        <w:t>(How do molecules move to the location of the chemical change? How do molecules move away from the location of the chemical change?)</w:t>
      </w:r>
    </w:p>
    <w:p w14:paraId="16859ED3" w14:textId="77777777" w:rsidR="00651199" w:rsidRPr="00540D5D" w:rsidRDefault="00651199" w:rsidP="004928E9">
      <w:pPr>
        <w:pStyle w:val="ListParagraph"/>
        <w:numPr>
          <w:ilvl w:val="0"/>
          <w:numId w:val="5"/>
        </w:numPr>
        <w:ind w:left="360"/>
        <w:rPr>
          <w:bCs/>
        </w:rPr>
      </w:pPr>
      <w:r w:rsidRPr="00540D5D">
        <w:rPr>
          <w:b/>
          <w:bCs/>
        </w:rPr>
        <w:t xml:space="preserve">The Matter Change Question: How are atoms in molecules being rearranged into different molecules? </w:t>
      </w:r>
      <w:r w:rsidRPr="00540D5D">
        <w:rPr>
          <w:bCs/>
        </w:rPr>
        <w:t>(What molecules are carbon atoms in before and after the chemical change? What other molecules are involved?)</w:t>
      </w:r>
    </w:p>
    <w:p w14:paraId="46060EBA" w14:textId="3ACBCA85" w:rsidR="00651199" w:rsidRPr="00DD6EEC" w:rsidRDefault="00651199" w:rsidP="00DD6EEC">
      <w:pPr>
        <w:pStyle w:val="ListParagraph"/>
        <w:numPr>
          <w:ilvl w:val="0"/>
          <w:numId w:val="5"/>
        </w:numPr>
        <w:ind w:left="360"/>
        <w:rPr>
          <w:bCs/>
        </w:rPr>
      </w:pPr>
      <w:r w:rsidRPr="00540D5D">
        <w:rPr>
          <w:b/>
          <w:bCs/>
        </w:rPr>
        <w:t xml:space="preserve">The Energy Change Question: What is happening to energy? </w:t>
      </w:r>
      <w:r w:rsidRPr="00540D5D">
        <w:rPr>
          <w:bCs/>
        </w:rPr>
        <w:t>(What forms of energy are involved? What energy transformations take place during the chemical change?)</w:t>
      </w:r>
    </w:p>
    <w:p w14:paraId="716FD8D9" w14:textId="77777777" w:rsidR="00651199" w:rsidRPr="00DB72EE" w:rsidRDefault="00651199" w:rsidP="00651199">
      <w:r w:rsidRPr="00DB72EE">
        <w:rPr>
          <w:b/>
        </w:rPr>
        <w:t xml:space="preserve">Matter (the </w:t>
      </w:r>
      <w:r>
        <w:rPr>
          <w:b/>
        </w:rPr>
        <w:t xml:space="preserve">Matter </w:t>
      </w:r>
      <w:r w:rsidRPr="00DB72EE">
        <w:rPr>
          <w:b/>
        </w:rPr>
        <w:t xml:space="preserve">Movement and </w:t>
      </w:r>
      <w:r>
        <w:rPr>
          <w:b/>
        </w:rPr>
        <w:t xml:space="preserve">Matter Change </w:t>
      </w:r>
      <w:r w:rsidRPr="00DB72EE">
        <w:rPr>
          <w:b/>
        </w:rPr>
        <w:t xml:space="preserve">Questions). </w:t>
      </w:r>
      <w:r w:rsidRPr="00DB72EE">
        <w:t>We find that even students who have learned how to balance chemical equations do not appreciate the meaning of the procedure:</w:t>
      </w:r>
    </w:p>
    <w:p w14:paraId="6ADEF085" w14:textId="77777777" w:rsidR="00651199" w:rsidRPr="00DB72EE" w:rsidRDefault="00651199" w:rsidP="004928E9">
      <w:pPr>
        <w:pStyle w:val="ListParagraph"/>
        <w:numPr>
          <w:ilvl w:val="0"/>
          <w:numId w:val="6"/>
        </w:numPr>
        <w:ind w:left="360"/>
      </w:pPr>
      <w:r w:rsidRPr="00DB72EE">
        <w:t xml:space="preserve">Conservation of atoms (the </w:t>
      </w:r>
      <w:r>
        <w:t xml:space="preserve">Matter Change </w:t>
      </w:r>
      <w:r w:rsidRPr="00DB72EE">
        <w:t xml:space="preserve">Question): The numbers of atoms on the left and right side of a chemical equation have to be the same because they are THE SAME ATOMS! A chemical equation just shows how they are being rearranged into new molecules.  </w:t>
      </w:r>
    </w:p>
    <w:p w14:paraId="05BE098B" w14:textId="1F58212C" w:rsidR="00651199" w:rsidRPr="00DB72EE" w:rsidRDefault="00651199" w:rsidP="004928E9">
      <w:pPr>
        <w:pStyle w:val="ListParagraph"/>
        <w:numPr>
          <w:ilvl w:val="0"/>
          <w:numId w:val="6"/>
        </w:numPr>
        <w:ind w:left="360"/>
      </w:pPr>
      <w:r w:rsidRPr="00DB72EE">
        <w:t xml:space="preserve">Conservation of mass (the </w:t>
      </w:r>
      <w:r>
        <w:t xml:space="preserve">Matter </w:t>
      </w:r>
      <w:r w:rsidRPr="00DB72EE">
        <w:t>Movement Question): ALL the mass of any material is in its atoms (and none of the mass is in the bonds, which are just attractive forces between atoms). So, the mass of the products is always the same as the mass of the reactants.</w:t>
      </w:r>
    </w:p>
    <w:p w14:paraId="6680CA46" w14:textId="34FEABE0" w:rsidR="00651199" w:rsidRPr="00DB72EE" w:rsidRDefault="00651199" w:rsidP="00651199">
      <w:r w:rsidRPr="00DB72EE">
        <w:rPr>
          <w:b/>
        </w:rPr>
        <w:t xml:space="preserve">Energy (the Energy </w:t>
      </w:r>
      <w:r>
        <w:rPr>
          <w:b/>
        </w:rPr>
        <w:t xml:space="preserve">Change </w:t>
      </w:r>
      <w:r w:rsidRPr="00DB72EE">
        <w:rPr>
          <w:b/>
        </w:rPr>
        <w:t xml:space="preserve">Question). </w:t>
      </w:r>
      <w:r w:rsidRPr="00DB72EE">
        <w:t xml:space="preserve">Chemists, physicists, and biologists have many different conventions for describing and measuring chemical energy. We have a deeper explanation of the conventions used in </w:t>
      </w:r>
      <w:r w:rsidRPr="00DB72EE">
        <w:rPr>
          <w:i/>
        </w:rPr>
        <w:t>Carbon TIME</w:t>
      </w:r>
      <w:r w:rsidRPr="00DB72EE">
        <w:t xml:space="preserve"> units and how they relate to conventions used in different scientific fields in a document called </w:t>
      </w:r>
      <w:r w:rsidRPr="001A4229">
        <w:rPr>
          <w:i/>
          <w:color w:val="0000FF"/>
        </w:rPr>
        <w:t>Carbon TIME</w:t>
      </w:r>
      <w:r w:rsidRPr="001A4229">
        <w:rPr>
          <w:color w:val="0000FF"/>
        </w:rPr>
        <w:t xml:space="preserve"> Content Simplifications</w:t>
      </w:r>
      <w:r w:rsidRPr="00DB72EE">
        <w:t>. Here are some key points:</w:t>
      </w:r>
    </w:p>
    <w:p w14:paraId="75DCC2C8" w14:textId="77777777" w:rsidR="00651199" w:rsidRPr="00DB72EE" w:rsidRDefault="00651199" w:rsidP="004928E9">
      <w:pPr>
        <w:pStyle w:val="ListParagraph"/>
        <w:numPr>
          <w:ilvl w:val="0"/>
          <w:numId w:val="7"/>
        </w:numPr>
        <w:ind w:left="360"/>
      </w:pPr>
      <w:r w:rsidRPr="00DB72EE">
        <w:t xml:space="preserve">All bond energies are </w:t>
      </w:r>
      <w:r w:rsidRPr="00DB72EE">
        <w:rPr>
          <w:i/>
        </w:rPr>
        <w:t xml:space="preserve">negative </w:t>
      </w:r>
      <w:r w:rsidRPr="00DB72EE">
        <w:t>relative to individual atoms. So</w:t>
      </w:r>
      <w:r>
        <w:t>,</w:t>
      </w:r>
      <w:r w:rsidRPr="00DB72EE">
        <w:t xml:space="preserve"> during a chemical reaction, it always takes energy (the activation energy) to break bonds. Then, energy is released when new bonds are formed.  </w:t>
      </w:r>
    </w:p>
    <w:p w14:paraId="31296D51" w14:textId="77777777" w:rsidR="00651199" w:rsidRPr="00DB72EE" w:rsidRDefault="00651199" w:rsidP="004928E9">
      <w:pPr>
        <w:pStyle w:val="ListParagraph"/>
        <w:numPr>
          <w:ilvl w:val="0"/>
          <w:numId w:val="7"/>
        </w:numPr>
        <w:ind w:left="360"/>
      </w:pPr>
      <w:r w:rsidRPr="00DB72EE">
        <w:t>Whether a chemical reaction releases energy or not depends on the total energy of the reactants, compared with the total energy of the products. So</w:t>
      </w:r>
      <w:r>
        <w:t>,</w:t>
      </w:r>
      <w:r w:rsidRPr="00DB72EE">
        <w:t xml:space="preserve"> energy is released when the total bond energy of the products is lower (i.e., more negative relative to individual atoms) than the energy of the reactants.</w:t>
      </w:r>
    </w:p>
    <w:p w14:paraId="1D537D3E" w14:textId="77777777" w:rsidR="00651199" w:rsidRPr="00260928" w:rsidRDefault="00651199" w:rsidP="004928E9">
      <w:pPr>
        <w:pStyle w:val="ListParagraph"/>
        <w:numPr>
          <w:ilvl w:val="0"/>
          <w:numId w:val="7"/>
        </w:numPr>
        <w:ind w:left="360"/>
      </w:pPr>
      <w:r w:rsidRPr="00DB72EE">
        <w:t>In systems like our atmosphere, where excess oxygen is always present, the most abundant sources of chemical energy are substances that release energy when they are oxidized (e.g., substances with C-C and C-H bonds).</w:t>
      </w:r>
    </w:p>
    <w:p w14:paraId="26F86B92" w14:textId="2ED4B0CB" w:rsidR="00651199" w:rsidRPr="002E246C" w:rsidRDefault="00651199" w:rsidP="00651199">
      <w:r w:rsidRPr="00DB72EE">
        <w:t xml:space="preserve">The </w:t>
      </w:r>
      <w:r>
        <w:t>two</w:t>
      </w:r>
      <w:r w:rsidRPr="00DB72EE">
        <w:t xml:space="preserve"> activities in this lesson represent </w:t>
      </w:r>
      <w:r w:rsidR="00DD6EEC">
        <w:t>part of the</w:t>
      </w:r>
      <w:r w:rsidRPr="00DB72EE">
        <w:t xml:space="preserve"> </w:t>
      </w:r>
      <w:r w:rsidRPr="00DB72EE">
        <w:rPr>
          <w:b/>
        </w:rPr>
        <w:t>Explanations Phase</w:t>
      </w:r>
      <w:r w:rsidRPr="00DB72EE">
        <w:t xml:space="preserve"> of the </w:t>
      </w:r>
      <w:r>
        <w:rPr>
          <w:i/>
        </w:rPr>
        <w:t>Decomposers</w:t>
      </w:r>
      <w:r w:rsidRPr="00DB72EE">
        <w:t xml:space="preserve"> </w:t>
      </w:r>
      <w:r>
        <w:rPr>
          <w:i/>
        </w:rPr>
        <w:t>U</w:t>
      </w:r>
      <w:r w:rsidRPr="001A4229">
        <w:rPr>
          <w:i/>
        </w:rPr>
        <w:t>nit</w:t>
      </w:r>
      <w:r w:rsidRPr="00DB72EE">
        <w:t>. This involves modeling and coaching with the goal of helping students develop atomic-</w:t>
      </w:r>
      <w:r w:rsidRPr="00DB72EE">
        <w:lastRenderedPageBreak/>
        <w:t xml:space="preserve">molecular scale accounts of cellular respiration that </w:t>
      </w:r>
      <w:r>
        <w:t>was one of</w:t>
      </w:r>
      <w:r w:rsidRPr="00DB72EE">
        <w:t xml:space="preserve"> the drivers of the macroscopic changes they observed in their </w:t>
      </w:r>
      <w:r>
        <w:t>Bread</w:t>
      </w:r>
      <w:r w:rsidRPr="00DB72EE">
        <w:t xml:space="preserve"> </w:t>
      </w:r>
      <w:r>
        <w:t>Molding</w:t>
      </w:r>
      <w:r w:rsidRPr="00DB72EE">
        <w:t xml:space="preserve"> investigation in the previou</w:t>
      </w:r>
      <w:r w:rsidRPr="002E246C">
        <w:t xml:space="preserve">s lesson. </w:t>
      </w:r>
    </w:p>
    <w:p w14:paraId="4222D9B9" w14:textId="77777777" w:rsidR="00AB0FAB" w:rsidRPr="00D438F2" w:rsidRDefault="00AB0FAB" w:rsidP="00B71E67">
      <w:pPr>
        <w:pStyle w:val="Heading3"/>
      </w:pPr>
      <w:r>
        <w:t xml:space="preserve">Key Ideas and Practices for Each Activity </w:t>
      </w:r>
      <w:r w:rsidRPr="00B71E67">
        <w:rPr>
          <w:color w:val="FF0000"/>
        </w:rPr>
        <w:t>(accordion)</w:t>
      </w:r>
    </w:p>
    <w:p w14:paraId="231D35CC" w14:textId="4E0B2375" w:rsidR="00651199" w:rsidRPr="00DB72EE" w:rsidRDefault="00651199" w:rsidP="00651199">
      <w:pPr>
        <w:ind w:right="36"/>
      </w:pPr>
      <w:r>
        <w:t>Activity 4.1</w:t>
      </w:r>
      <w:r w:rsidRPr="00DB72EE">
        <w:t xml:space="preserve"> is the first part of the </w:t>
      </w:r>
      <w:r w:rsidRPr="00DB72EE">
        <w:rPr>
          <w:b/>
        </w:rPr>
        <w:t>Explanations Phase</w:t>
      </w:r>
      <w:r w:rsidRPr="00DB72EE">
        <w:t xml:space="preserve"> of the instructional model (going down the triangle) for </w:t>
      </w:r>
      <w:r w:rsidRPr="001A4229">
        <w:t>cellular respiration</w:t>
      </w:r>
      <w:r w:rsidRPr="00DB72EE">
        <w:t xml:space="preserve">. Students construct molecular models of the chemical change that took place during the investigation to help them develop an atomic-molecular explanation for how </w:t>
      </w:r>
      <w:r>
        <w:t xml:space="preserve">decomposers </w:t>
      </w:r>
      <w:r w:rsidRPr="00DB72EE">
        <w:t xml:space="preserve">use food to move, breathe, and function. </w:t>
      </w:r>
      <w:r>
        <w:t>Activity 4.1</w:t>
      </w:r>
      <w:r w:rsidRPr="00DB72EE">
        <w:t xml:space="preserve"> also simplifies the full story of what happens to matter during the multi-step process of cellular respiration.</w:t>
      </w:r>
    </w:p>
    <w:p w14:paraId="32A592E0" w14:textId="77777777" w:rsidR="00651199" w:rsidRPr="00DB72EE" w:rsidRDefault="00651199" w:rsidP="00651199">
      <w:pPr>
        <w:ind w:right="36"/>
      </w:pPr>
      <w:r w:rsidRPr="00DB72EE">
        <w:t>The activity uses a standard but simplified formula for the overall chemical change:</w:t>
      </w:r>
    </w:p>
    <w:p w14:paraId="150064F5" w14:textId="77777777" w:rsidR="00651199" w:rsidRPr="00DB72EE" w:rsidRDefault="00651199" w:rsidP="00651199">
      <w:pPr>
        <w:ind w:left="360" w:right="36" w:firstLine="360"/>
      </w:pPr>
      <w:r w:rsidRPr="00DB72EE">
        <w:t>C</w:t>
      </w:r>
      <w:r w:rsidRPr="00DB72EE">
        <w:rPr>
          <w:vertAlign w:val="subscript"/>
        </w:rPr>
        <w:t>6</w:t>
      </w:r>
      <w:r w:rsidRPr="00DB72EE">
        <w:t>H</w:t>
      </w:r>
      <w:r w:rsidRPr="00DB72EE">
        <w:rPr>
          <w:vertAlign w:val="subscript"/>
        </w:rPr>
        <w:t>12</w:t>
      </w:r>
      <w:r w:rsidRPr="00DB72EE">
        <w:t>O</w:t>
      </w:r>
      <w:r w:rsidRPr="00DB72EE">
        <w:rPr>
          <w:vertAlign w:val="subscript"/>
        </w:rPr>
        <w:t>6</w:t>
      </w:r>
      <w:r w:rsidRPr="00DB72EE">
        <w:t xml:space="preserve"> + 6 O</w:t>
      </w:r>
      <w:r w:rsidRPr="00DB72EE">
        <w:rPr>
          <w:vertAlign w:val="subscript"/>
        </w:rPr>
        <w:t>2</w:t>
      </w:r>
      <w:r w:rsidRPr="00DB72EE">
        <w:t xml:space="preserve"> </w:t>
      </w:r>
      <w:r w:rsidRPr="00DB72EE">
        <w:sym w:font="Wingdings" w:char="00E0"/>
      </w:r>
      <w:r w:rsidRPr="00DB72EE">
        <w:t xml:space="preserve"> 6 CO</w:t>
      </w:r>
      <w:r w:rsidRPr="00DB72EE">
        <w:rPr>
          <w:vertAlign w:val="subscript"/>
        </w:rPr>
        <w:t>2</w:t>
      </w:r>
      <w:r w:rsidRPr="00DB72EE">
        <w:t xml:space="preserve"> + 6 H</w:t>
      </w:r>
      <w:r w:rsidRPr="00DB72EE">
        <w:rPr>
          <w:vertAlign w:val="subscript"/>
        </w:rPr>
        <w:t>2</w:t>
      </w:r>
      <w:r w:rsidRPr="00DB72EE">
        <w:t>O</w:t>
      </w:r>
    </w:p>
    <w:p w14:paraId="4B2DCCB7" w14:textId="77777777" w:rsidR="00651199" w:rsidRPr="00DB72EE" w:rsidRDefault="00651199" w:rsidP="00651199">
      <w:pPr>
        <w:ind w:right="36"/>
      </w:pPr>
      <w:r w:rsidRPr="00DB72EE">
        <w:t>This incorrectly suggests that some of the oxygen atoms O</w:t>
      </w:r>
      <w:r w:rsidRPr="00DB72EE">
        <w:rPr>
          <w:vertAlign w:val="subscript"/>
        </w:rPr>
        <w:t>2</w:t>
      </w:r>
      <w:r w:rsidRPr="00DB72EE">
        <w:t xml:space="preserve"> in end up in CO</w:t>
      </w:r>
      <w:r w:rsidRPr="00DB72EE">
        <w:rPr>
          <w:vertAlign w:val="subscript"/>
        </w:rPr>
        <w:t>2</w:t>
      </w:r>
      <w:r w:rsidRPr="00DB72EE">
        <w:t>, which is not actually the case.  A more accurate formula to represent the multi-step process would be as follows:</w:t>
      </w:r>
    </w:p>
    <w:p w14:paraId="37136DC9" w14:textId="77777777" w:rsidR="00651199" w:rsidRPr="00DB72EE" w:rsidRDefault="00651199" w:rsidP="00651199">
      <w:pPr>
        <w:ind w:right="36" w:firstLine="720"/>
        <w:rPr>
          <w:b/>
          <w:bCs/>
        </w:rPr>
      </w:pPr>
      <w:r w:rsidRPr="00DB72EE">
        <w:t>C</w:t>
      </w:r>
      <w:r w:rsidRPr="00DB72EE">
        <w:rPr>
          <w:vertAlign w:val="subscript"/>
        </w:rPr>
        <w:t>6</w:t>
      </w:r>
      <w:r w:rsidRPr="00DB72EE">
        <w:t>H</w:t>
      </w:r>
      <w:r w:rsidRPr="00DB72EE">
        <w:rPr>
          <w:vertAlign w:val="subscript"/>
        </w:rPr>
        <w:t>12</w:t>
      </w:r>
      <w:r w:rsidRPr="00DB72EE">
        <w:t>O</w:t>
      </w:r>
      <w:r w:rsidRPr="00DB72EE">
        <w:rPr>
          <w:vertAlign w:val="subscript"/>
        </w:rPr>
        <w:t>6</w:t>
      </w:r>
      <w:r w:rsidRPr="00DB72EE">
        <w:t xml:space="preserve"> + 6 </w:t>
      </w:r>
      <w:r w:rsidRPr="00DB72EE">
        <w:rPr>
          <w:b/>
          <w:bCs/>
        </w:rPr>
        <w:t>O</w:t>
      </w:r>
      <w:r w:rsidRPr="00DB72EE">
        <w:rPr>
          <w:vertAlign w:val="subscript"/>
        </w:rPr>
        <w:t>2</w:t>
      </w:r>
      <w:r w:rsidRPr="00DB72EE">
        <w:t xml:space="preserve"> + 6 H</w:t>
      </w:r>
      <w:r w:rsidRPr="00DB72EE">
        <w:rPr>
          <w:vertAlign w:val="subscript"/>
        </w:rPr>
        <w:t>2</w:t>
      </w:r>
      <w:r w:rsidRPr="00DB72EE">
        <w:t xml:space="preserve">O </w:t>
      </w:r>
      <w:r w:rsidRPr="00DB72EE">
        <w:sym w:font="Wingdings" w:char="00E0"/>
      </w:r>
      <w:r w:rsidRPr="00DB72EE">
        <w:t xml:space="preserve">  6 CO</w:t>
      </w:r>
      <w:r w:rsidRPr="00DB72EE">
        <w:rPr>
          <w:vertAlign w:val="subscript"/>
        </w:rPr>
        <w:t>2</w:t>
      </w:r>
      <w:r w:rsidRPr="00DB72EE">
        <w:t xml:space="preserve"> + 12 H</w:t>
      </w:r>
      <w:r w:rsidRPr="00DB72EE">
        <w:rPr>
          <w:vertAlign w:val="subscript"/>
        </w:rPr>
        <w:t>2</w:t>
      </w:r>
      <w:r w:rsidRPr="00DB72EE">
        <w:rPr>
          <w:b/>
          <w:bCs/>
        </w:rPr>
        <w:t>O</w:t>
      </w:r>
    </w:p>
    <w:p w14:paraId="7F6781AC" w14:textId="1AFA38BA" w:rsidR="00651199" w:rsidRPr="00DB72EE" w:rsidRDefault="00651199" w:rsidP="00651199">
      <w:pPr>
        <w:ind w:right="36"/>
      </w:pPr>
      <w:r w:rsidRPr="00DB72EE">
        <w:t>Thus, all of the oxygen atoms in O</w:t>
      </w:r>
      <w:r w:rsidRPr="00DB72EE">
        <w:rPr>
          <w:vertAlign w:val="subscript"/>
        </w:rPr>
        <w:t>2</w:t>
      </w:r>
      <w:r w:rsidRPr="00DB72EE">
        <w:t xml:space="preserve"> (</w:t>
      </w:r>
      <w:r w:rsidRPr="00DB72EE">
        <w:rPr>
          <w:b/>
          <w:bCs/>
        </w:rPr>
        <w:t>bolded</w:t>
      </w:r>
      <w:r w:rsidRPr="00DB72EE">
        <w:t xml:space="preserve"> in the equation above) end up in H</w:t>
      </w:r>
      <w:r w:rsidRPr="00DB72EE">
        <w:rPr>
          <w:vertAlign w:val="subscript"/>
        </w:rPr>
        <w:t>2</w:t>
      </w:r>
      <w:r w:rsidRPr="00DB72EE">
        <w:t>O, while the oxygen atoms in CO</w:t>
      </w:r>
      <w:r w:rsidRPr="00DB72EE">
        <w:rPr>
          <w:vertAlign w:val="subscript"/>
        </w:rPr>
        <w:t>2</w:t>
      </w:r>
      <w:r w:rsidRPr="00DB72EE">
        <w:t xml:space="preserve"> all come from glucose or water.</w:t>
      </w:r>
    </w:p>
    <w:p w14:paraId="40E69287" w14:textId="77777777" w:rsidR="00651199" w:rsidRPr="00DB72EE" w:rsidRDefault="00651199" w:rsidP="00651199">
      <w:pPr>
        <w:ind w:right="36"/>
      </w:pPr>
      <w:r w:rsidRPr="00DB72EE">
        <w:t>In practice biochemists often do not try to trace individual H and O atoms through biochemical processes, since the processes always take place in environments where water provides H and O atoms.</w:t>
      </w:r>
    </w:p>
    <w:p w14:paraId="6890265F" w14:textId="77777777" w:rsidR="00651199" w:rsidRPr="00DB72EE" w:rsidRDefault="00651199" w:rsidP="00651199">
      <w:r w:rsidRPr="00DB72EE">
        <w:t xml:space="preserve">In </w:t>
      </w:r>
      <w:r w:rsidRPr="00DB72EE">
        <w:rPr>
          <w:i/>
        </w:rPr>
        <w:t>Carbon TIME</w:t>
      </w:r>
      <w:r>
        <w:t xml:space="preserve"> u</w:t>
      </w:r>
      <w:r w:rsidRPr="00DB72EE">
        <w:t>nits we explain that the chemical energy released during cellular respiration is used for cell functions and ultimately converted to heat.  In more advanced classes, you may choose to include another intermediate step in this story: the energy released by oxidation of glucose is used to convert ADP (adenosine diphosphate) and phosphate into ATP (adenosine triphosphate), which is the immediate source of energy for cell functioning. Some of your students may believe that ATP is a form of energy and not a form of matter or that the matter in glucose is converted to ATP, so pay particular attention to how students describe ATP when learning about cellular respiration. ATP is matter with chemical energy stored in its bonds.</w:t>
      </w:r>
    </w:p>
    <w:p w14:paraId="7D1D08D6" w14:textId="77777777" w:rsidR="00651199" w:rsidRDefault="00651199" w:rsidP="00651199">
      <w:pPr>
        <w:rPr>
          <w:rFonts w:eastAsia="Calibri"/>
          <w:bCs/>
          <w:kern w:val="24"/>
        </w:rPr>
      </w:pPr>
      <w:r>
        <w:t>Activity 4.2</w:t>
      </w:r>
      <w:r w:rsidRPr="00DB72EE">
        <w:t xml:space="preserve"> is the second part of the </w:t>
      </w:r>
      <w:r w:rsidRPr="00DB72EE">
        <w:rPr>
          <w:b/>
        </w:rPr>
        <w:t>Explanations Phase</w:t>
      </w:r>
      <w:r w:rsidRPr="00DB72EE">
        <w:t xml:space="preserve"> of the instructional model (going down the triangle) for </w:t>
      </w:r>
      <w:r w:rsidRPr="001A4229">
        <w:t>cellular respiration</w:t>
      </w:r>
      <w:r w:rsidRPr="00DB72EE">
        <w:t xml:space="preserve">. Students use the </w:t>
      </w:r>
      <w:r w:rsidRPr="00DB72EE">
        <w:rPr>
          <w:b/>
        </w:rPr>
        <w:t>Explanations Tool</w:t>
      </w:r>
      <w:r w:rsidRPr="00DB72EE">
        <w:t xml:space="preserve"> to construct final explanations of what happens when </w:t>
      </w:r>
      <w:r>
        <w:t>decomposers</w:t>
      </w:r>
      <w:r w:rsidRPr="00DB72EE">
        <w:t xml:space="preserve"> oxidize small organic molecules to release energy to move and function, and then release water and carbon dioxide. Ideally, at this phase their explanations will combine evidence from macroscopic-scale observations during the investigation with their new knowledge of chemical change at the atomic-molecular scale.</w:t>
      </w:r>
      <w:r>
        <w:t xml:space="preserve"> </w:t>
      </w:r>
    </w:p>
    <w:p w14:paraId="5DE90362" w14:textId="77777777" w:rsidR="00651199" w:rsidRPr="00DB72EE" w:rsidRDefault="00651199" w:rsidP="00651199">
      <w:pPr>
        <w:pStyle w:val="CommentText"/>
      </w:pPr>
      <w:r>
        <w:t>Note: Activities 4.1 and 4.2</w:t>
      </w:r>
      <w:r w:rsidRPr="00DB72EE">
        <w:t xml:space="preserve"> focus on the fact that </w:t>
      </w:r>
      <w:r>
        <w:t>decomposers</w:t>
      </w:r>
      <w:r w:rsidRPr="00DB72EE">
        <w:t xml:space="preserve"> remove oxygen atoms in glucose and fat molecules from their </w:t>
      </w:r>
      <w:r>
        <w:t>food</w:t>
      </w:r>
      <w:r w:rsidRPr="00DB72EE">
        <w:t xml:space="preserve"> through cellular respiration in the form of H</w:t>
      </w:r>
      <w:r w:rsidRPr="00DB72EE">
        <w:rPr>
          <w:vertAlign w:val="subscript"/>
        </w:rPr>
        <w:t>2</w:t>
      </w:r>
      <w:r w:rsidRPr="00DB72EE">
        <w:t>O and CO</w:t>
      </w:r>
      <w:r w:rsidRPr="00DB72EE">
        <w:rPr>
          <w:vertAlign w:val="subscript"/>
        </w:rPr>
        <w:t>2</w:t>
      </w:r>
      <w:r w:rsidRPr="00DB72EE">
        <w:t xml:space="preserve"> molecules. Although the curriculum does not go into this amount of detail, it should be noted that most of the oxygen atoms from fat and glucose are expelled in CO</w:t>
      </w:r>
      <w:r w:rsidRPr="00DB72EE">
        <w:rPr>
          <w:vertAlign w:val="subscript"/>
        </w:rPr>
        <w:t>2</w:t>
      </w:r>
      <w:r w:rsidRPr="00DB72EE">
        <w:t xml:space="preserve"> molecules (approximately 84%) and some of the oxygen atoms leave the body in H</w:t>
      </w:r>
      <w:r w:rsidRPr="00DB72EE">
        <w:rPr>
          <w:vertAlign w:val="subscript"/>
        </w:rPr>
        <w:t>2</w:t>
      </w:r>
      <w:r w:rsidRPr="00DB72EE">
        <w:t>O molecules as well (approximately 16%).</w:t>
      </w:r>
    </w:p>
    <w:p w14:paraId="4F33BA5D" w14:textId="77777777" w:rsidR="00651199" w:rsidRPr="00DB72EE" w:rsidRDefault="00651199" w:rsidP="00651199">
      <w:pPr>
        <w:pStyle w:val="CommentText"/>
        <w:rPr>
          <w:rFonts w:eastAsia="Calibri"/>
        </w:rPr>
      </w:pPr>
      <w:r w:rsidRPr="00DB72EE">
        <w:t>Our research has consistently show</w:t>
      </w:r>
      <w:r>
        <w:t>n</w:t>
      </w:r>
      <w:r w:rsidRPr="00DB72EE">
        <w:t xml:space="preserve"> that these ideas are extremely difficult for students who have not formally studied chemistry. We therefore use the convention of twist ties to identify bonds that release energy when they are oxidized.</w:t>
      </w:r>
    </w:p>
    <w:p w14:paraId="0E8173FB" w14:textId="77777777" w:rsidR="00651199" w:rsidRDefault="00651199" w:rsidP="00651199">
      <w:r w:rsidRPr="00DB72EE">
        <w:rPr>
          <w:b/>
        </w:rPr>
        <w:t>Key Carbon-Transforming Processes:</w:t>
      </w:r>
      <w:r w:rsidRPr="00DB72EE">
        <w:t xml:space="preserve"> Cellular Respiration</w:t>
      </w:r>
    </w:p>
    <w:p w14:paraId="0A1609BB" w14:textId="77777777" w:rsidR="005863D3" w:rsidRPr="00D438F2" w:rsidRDefault="00AB0FAB" w:rsidP="00B71E67">
      <w:pPr>
        <w:pStyle w:val="Heading3"/>
        <w:rPr>
          <w:rFonts w:eastAsia="Calibri"/>
        </w:rPr>
      </w:pPr>
      <w:r>
        <w:lastRenderedPageBreak/>
        <w:t xml:space="preserve">Content Boundaries and Extensions </w:t>
      </w:r>
      <w:r w:rsidRPr="00B71E67">
        <w:rPr>
          <w:color w:val="FF0000"/>
        </w:rPr>
        <w:t>(accordion)</w:t>
      </w:r>
    </w:p>
    <w:p w14:paraId="69392BDE" w14:textId="77777777" w:rsidR="0096219E" w:rsidRPr="00D438F2" w:rsidRDefault="00AB0FAB" w:rsidP="00B71E67">
      <w:pPr>
        <w:pStyle w:val="Heading2"/>
      </w:pPr>
      <w:r w:rsidRPr="00B71E67">
        <w:rPr>
          <w:color w:val="FF0000"/>
        </w:rPr>
        <w:t>Tab 4:</w:t>
      </w:r>
      <w:r>
        <w:t xml:space="preserve"> </w:t>
      </w:r>
      <w:r w:rsidR="0096219E" w:rsidRPr="00D438F2">
        <w:t>Talk and Writing</w:t>
      </w:r>
    </w:p>
    <w:p w14:paraId="5B442058" w14:textId="77777777" w:rsidR="00651199" w:rsidRPr="00DB72EE" w:rsidRDefault="00651199" w:rsidP="00651199">
      <w:r w:rsidRPr="00DB72EE">
        <w:t xml:space="preserve">At this stage in the unit, the students will be </w:t>
      </w:r>
      <w:r w:rsidRPr="00DB72EE">
        <w:rPr>
          <w:b/>
        </w:rPr>
        <w:t>developing Explanations</w:t>
      </w:r>
      <w:r w:rsidRPr="00DB72EE">
        <w:t xml:space="preserve">. The table below shows specific talk and writing goals for this phase of the unit. </w:t>
      </w:r>
    </w:p>
    <w:tbl>
      <w:tblPr>
        <w:tblStyle w:val="TableGrid"/>
        <w:tblW w:w="0" w:type="auto"/>
        <w:tblInd w:w="108" w:type="dxa"/>
        <w:tblLook w:val="04A0" w:firstRow="1" w:lastRow="0" w:firstColumn="1" w:lastColumn="0" w:noHBand="0" w:noVBand="1"/>
      </w:tblPr>
      <w:tblGrid>
        <w:gridCol w:w="2668"/>
        <w:gridCol w:w="4254"/>
        <w:gridCol w:w="2320"/>
      </w:tblGrid>
      <w:tr w:rsidR="00651199" w:rsidRPr="00DB72EE" w14:paraId="355B0799" w14:textId="77777777" w:rsidTr="00DC53E3">
        <w:tc>
          <w:tcPr>
            <w:tcW w:w="2700" w:type="dxa"/>
            <w:shd w:val="clear" w:color="auto" w:fill="7F7F7F" w:themeFill="text1" w:themeFillTint="80"/>
          </w:tcPr>
          <w:p w14:paraId="2A1998E6" w14:textId="77777777" w:rsidR="00651199" w:rsidRPr="00DB72EE" w:rsidRDefault="00651199" w:rsidP="00DC53E3">
            <w:pPr>
              <w:jc w:val="center"/>
              <w:rPr>
                <w:color w:val="FFFFFF" w:themeColor="background1"/>
              </w:rPr>
            </w:pPr>
            <w:r w:rsidRPr="00DB72EE">
              <w:rPr>
                <w:color w:val="FFFFFF" w:themeColor="background1"/>
              </w:rPr>
              <w:t>Talk and Writing Goals for the Explanations Phase</w:t>
            </w:r>
          </w:p>
        </w:tc>
        <w:tc>
          <w:tcPr>
            <w:tcW w:w="4320" w:type="dxa"/>
            <w:shd w:val="clear" w:color="auto" w:fill="7F7F7F" w:themeFill="text1" w:themeFillTint="80"/>
          </w:tcPr>
          <w:p w14:paraId="330B6787" w14:textId="77777777" w:rsidR="00651199" w:rsidRPr="00DB72EE" w:rsidRDefault="00651199" w:rsidP="00DC53E3">
            <w:pPr>
              <w:jc w:val="center"/>
              <w:rPr>
                <w:color w:val="FFFFFF" w:themeColor="background1"/>
              </w:rPr>
            </w:pPr>
            <w:r w:rsidRPr="00DB72EE">
              <w:rPr>
                <w:color w:val="FFFFFF" w:themeColor="background1"/>
              </w:rPr>
              <w:t>Teacher Talk Strategies That Support This Goal</w:t>
            </w:r>
          </w:p>
        </w:tc>
        <w:tc>
          <w:tcPr>
            <w:tcW w:w="2340" w:type="dxa"/>
            <w:shd w:val="clear" w:color="auto" w:fill="7F7F7F" w:themeFill="text1" w:themeFillTint="80"/>
          </w:tcPr>
          <w:p w14:paraId="578F73D1" w14:textId="77777777" w:rsidR="00651199" w:rsidRPr="00DB72EE" w:rsidRDefault="00651199" w:rsidP="00DC53E3">
            <w:pPr>
              <w:jc w:val="center"/>
              <w:rPr>
                <w:color w:val="FFFFFF" w:themeColor="background1"/>
              </w:rPr>
            </w:pPr>
            <w:r w:rsidRPr="00DB72EE">
              <w:rPr>
                <w:color w:val="FFFFFF" w:themeColor="background1"/>
              </w:rPr>
              <w:t>Curriculum Components That Support This Goal</w:t>
            </w:r>
          </w:p>
        </w:tc>
      </w:tr>
      <w:tr w:rsidR="00651199" w:rsidRPr="00DB72EE" w14:paraId="0E081DB3" w14:textId="77777777" w:rsidTr="00DC53E3">
        <w:tc>
          <w:tcPr>
            <w:tcW w:w="2700" w:type="dxa"/>
          </w:tcPr>
          <w:p w14:paraId="003F36ED" w14:textId="77777777" w:rsidR="00651199" w:rsidRPr="00DB72EE" w:rsidRDefault="00651199" w:rsidP="00DC53E3">
            <w:r w:rsidRPr="00DB72EE">
              <w:t xml:space="preserve">Examine student ideas and correct them when there are problems. It’s ok to give the answers away during this phase! Help students practice using </w:t>
            </w:r>
            <w:r w:rsidRPr="00DB72EE">
              <w:rPr>
                <w:b/>
                <w:bCs/>
              </w:rPr>
              <w:t>precise</w:t>
            </w:r>
            <w:r w:rsidRPr="00DB72EE">
              <w:t xml:space="preserve"> </w:t>
            </w:r>
            <w:r w:rsidRPr="00DB72EE">
              <w:rPr>
                <w:b/>
                <w:bCs/>
              </w:rPr>
              <w:t>language</w:t>
            </w:r>
            <w:r w:rsidRPr="00DB72EE">
              <w:t xml:space="preserve"> to describe </w:t>
            </w:r>
            <w:r w:rsidRPr="00DB72EE">
              <w:rPr>
                <w:b/>
                <w:bCs/>
              </w:rPr>
              <w:t>matter and energy</w:t>
            </w:r>
            <w:r w:rsidRPr="00DB72EE">
              <w:t>.</w:t>
            </w:r>
          </w:p>
        </w:tc>
        <w:tc>
          <w:tcPr>
            <w:tcW w:w="4320" w:type="dxa"/>
          </w:tcPr>
          <w:p w14:paraId="142ADA5F" w14:textId="77777777" w:rsidR="00651199" w:rsidRPr="00DB72EE" w:rsidRDefault="00651199" w:rsidP="00DC53E3">
            <w:pPr>
              <w:rPr>
                <w:i/>
              </w:rPr>
            </w:pPr>
            <w:r w:rsidRPr="00DB72EE">
              <w:rPr>
                <w:i/>
                <w:iCs/>
              </w:rPr>
              <w:t xml:space="preserve">Let’s think about what you just said: air molecules. What are air molecules? </w:t>
            </w:r>
          </w:p>
          <w:p w14:paraId="4B0831CC" w14:textId="77777777" w:rsidR="00651199" w:rsidRPr="00DB72EE" w:rsidRDefault="00651199" w:rsidP="00DC53E3">
            <w:pPr>
              <w:rPr>
                <w:i/>
              </w:rPr>
            </w:pPr>
            <w:r w:rsidRPr="00DB72EE">
              <w:rPr>
                <w:i/>
                <w:iCs/>
              </w:rPr>
              <w:t xml:space="preserve">Are you talking about matter or energy? </w:t>
            </w:r>
          </w:p>
          <w:p w14:paraId="146B4BAA" w14:textId="77777777" w:rsidR="00651199" w:rsidRPr="00DB72EE" w:rsidRDefault="00651199" w:rsidP="00DC53E3">
            <w:pPr>
              <w:rPr>
                <w:i/>
                <w:iCs/>
              </w:rPr>
            </w:pPr>
            <w:r w:rsidRPr="00DB72EE">
              <w:rPr>
                <w:i/>
                <w:iCs/>
              </w:rPr>
              <w:t xml:space="preserve">Remember: atoms can’t be created. So that matter must have come from somewhere. Where did it come from? </w:t>
            </w:r>
          </w:p>
          <w:p w14:paraId="73427BAA" w14:textId="77777777" w:rsidR="00651199" w:rsidRPr="00DB72EE" w:rsidRDefault="00651199" w:rsidP="00DC53E3">
            <w:pPr>
              <w:rPr>
                <w:i/>
              </w:rPr>
            </w:pPr>
            <w:r w:rsidRPr="00DB72EE">
              <w:rPr>
                <w:i/>
                <w:iCs/>
              </w:rPr>
              <w:t xml:space="preserve">Let’s look at the molecule poster again… is carbon an atom or a molecule? </w:t>
            </w:r>
          </w:p>
        </w:tc>
        <w:tc>
          <w:tcPr>
            <w:tcW w:w="2340" w:type="dxa"/>
          </w:tcPr>
          <w:p w14:paraId="588F30D4" w14:textId="77777777" w:rsidR="00651199" w:rsidRPr="00DB72EE" w:rsidRDefault="00651199" w:rsidP="00DC53E3">
            <w:r w:rsidRPr="00DB72EE">
              <w:t>Molecule Poster</w:t>
            </w:r>
          </w:p>
          <w:p w14:paraId="08510977" w14:textId="77777777" w:rsidR="00651199" w:rsidRPr="00DB72EE" w:rsidRDefault="00651199" w:rsidP="00DC53E3">
            <w:r w:rsidRPr="00DB72EE">
              <w:t xml:space="preserve">Three Questions Poster </w:t>
            </w:r>
          </w:p>
          <w:p w14:paraId="27E4C28B" w14:textId="77777777" w:rsidR="00651199" w:rsidRPr="00DB72EE" w:rsidRDefault="00651199" w:rsidP="00DC53E3"/>
        </w:tc>
      </w:tr>
      <w:tr w:rsidR="00651199" w:rsidRPr="00DB72EE" w14:paraId="25115BA0" w14:textId="77777777" w:rsidTr="00DC53E3">
        <w:tc>
          <w:tcPr>
            <w:tcW w:w="2700" w:type="dxa"/>
          </w:tcPr>
          <w:p w14:paraId="68680F47" w14:textId="77777777" w:rsidR="00651199" w:rsidRPr="00DB72EE" w:rsidRDefault="00651199" w:rsidP="00DC53E3">
            <w:r w:rsidRPr="00DB72EE">
              <w:t xml:space="preserve">Focus on making sure that explanations include multiple </w:t>
            </w:r>
            <w:r w:rsidRPr="00DB72EE">
              <w:rPr>
                <w:b/>
              </w:rPr>
              <w:t>scales</w:t>
            </w:r>
            <w:r w:rsidRPr="00DB72EE">
              <w:t xml:space="preserve">. </w:t>
            </w:r>
          </w:p>
        </w:tc>
        <w:tc>
          <w:tcPr>
            <w:tcW w:w="4320" w:type="dxa"/>
          </w:tcPr>
          <w:p w14:paraId="7B1EF9EB" w14:textId="77777777" w:rsidR="00651199" w:rsidRPr="00DB72EE" w:rsidRDefault="00651199" w:rsidP="00DC53E3">
            <w:pPr>
              <w:rPr>
                <w:i/>
              </w:rPr>
            </w:pPr>
            <w:r w:rsidRPr="00DB72EE">
              <w:rPr>
                <w:i/>
              </w:rPr>
              <w:t xml:space="preserve">The investigation gave us evidence for what was happening to matter and energy at a macroscopic sale. But what is happening at an atomic-molecular scale? </w:t>
            </w:r>
          </w:p>
          <w:p w14:paraId="6E66B87C" w14:textId="77777777" w:rsidR="00651199" w:rsidRPr="00DB72EE" w:rsidRDefault="00651199" w:rsidP="00DC53E3">
            <w:pPr>
              <w:rPr>
                <w:i/>
              </w:rPr>
            </w:pPr>
            <w:r w:rsidRPr="00DB72EE">
              <w:rPr>
                <w:i/>
              </w:rPr>
              <w:t xml:space="preserve">What is happening to molecules and atoms? </w:t>
            </w:r>
          </w:p>
          <w:p w14:paraId="75C060A9" w14:textId="77777777" w:rsidR="00651199" w:rsidRPr="00DB72EE" w:rsidRDefault="00651199" w:rsidP="00DC53E3">
            <w:pPr>
              <w:rPr>
                <w:i/>
              </w:rPr>
            </w:pPr>
            <w:r w:rsidRPr="00DB72EE">
              <w:rPr>
                <w:i/>
              </w:rPr>
              <w:t xml:space="preserve">How does energy interact with atoms and molecules during chemical change? </w:t>
            </w:r>
          </w:p>
          <w:p w14:paraId="704917B9" w14:textId="77777777" w:rsidR="00651199" w:rsidRPr="00DB72EE" w:rsidRDefault="00651199" w:rsidP="00DC53E3">
            <w:pPr>
              <w:rPr>
                <w:i/>
              </w:rPr>
            </w:pPr>
            <w:r w:rsidRPr="00DB72EE">
              <w:rPr>
                <w:i/>
              </w:rPr>
              <w:t>Why doesn’t the macroscopic investigation tell us the whole story?</w:t>
            </w:r>
          </w:p>
          <w:p w14:paraId="3F1FF670" w14:textId="77777777" w:rsidR="00651199" w:rsidRPr="00DB72EE" w:rsidRDefault="00651199" w:rsidP="00DC53E3">
            <w:pPr>
              <w:rPr>
                <w:i/>
              </w:rPr>
            </w:pPr>
            <w:r w:rsidRPr="00DB72EE">
              <w:rPr>
                <w:i/>
                <w:iCs/>
              </w:rPr>
              <w:t>Let’s revisit our scale poster… what is happening to matter at the molecular scale?</w:t>
            </w:r>
          </w:p>
        </w:tc>
        <w:tc>
          <w:tcPr>
            <w:tcW w:w="2340" w:type="dxa"/>
          </w:tcPr>
          <w:p w14:paraId="483E059F" w14:textId="77777777" w:rsidR="00651199" w:rsidRPr="00DB72EE" w:rsidRDefault="00651199" w:rsidP="00DC53E3">
            <w:r w:rsidRPr="00DB72EE">
              <w:t>Molecular Models</w:t>
            </w:r>
          </w:p>
          <w:p w14:paraId="0E6A83ED" w14:textId="77777777" w:rsidR="00651199" w:rsidRPr="00DB72EE" w:rsidRDefault="00651199" w:rsidP="00DC53E3">
            <w:r w:rsidRPr="00DB72EE">
              <w:t>Molecular Modeling Worksheets</w:t>
            </w:r>
          </w:p>
          <w:p w14:paraId="2753C270" w14:textId="77777777" w:rsidR="00651199" w:rsidRPr="00DB72EE" w:rsidRDefault="00651199" w:rsidP="00DC53E3">
            <w:pPr>
              <w:rPr>
                <w:b/>
              </w:rPr>
            </w:pPr>
            <w:r w:rsidRPr="00DB72EE">
              <w:rPr>
                <w:b/>
              </w:rPr>
              <w:t>Explanations Tool</w:t>
            </w:r>
          </w:p>
          <w:p w14:paraId="53570406" w14:textId="77777777" w:rsidR="00651199" w:rsidRPr="00DB72EE" w:rsidRDefault="00651199" w:rsidP="00DC53E3">
            <w:r w:rsidRPr="00DB72EE">
              <w:t>PPT Animation of chemical change</w:t>
            </w:r>
          </w:p>
          <w:p w14:paraId="4C424301" w14:textId="77777777" w:rsidR="00651199" w:rsidRPr="00DB72EE" w:rsidRDefault="00651199" w:rsidP="00DC53E3">
            <w:r w:rsidRPr="00DB72EE">
              <w:t>Powers of Ten Poster</w:t>
            </w:r>
          </w:p>
        </w:tc>
      </w:tr>
      <w:tr w:rsidR="00651199" w:rsidRPr="00DB72EE" w14:paraId="78E23B22" w14:textId="77777777" w:rsidTr="00DC53E3">
        <w:tc>
          <w:tcPr>
            <w:tcW w:w="2700" w:type="dxa"/>
          </w:tcPr>
          <w:p w14:paraId="25F4CFEF" w14:textId="77777777" w:rsidR="00651199" w:rsidRPr="00DB72EE" w:rsidRDefault="00651199" w:rsidP="00DC53E3">
            <w:r w:rsidRPr="00DB72EE">
              <w:t>Encourage students to recall the investigation.</w:t>
            </w:r>
          </w:p>
        </w:tc>
        <w:tc>
          <w:tcPr>
            <w:tcW w:w="4320" w:type="dxa"/>
          </w:tcPr>
          <w:p w14:paraId="3BD9D040" w14:textId="77777777" w:rsidR="00651199" w:rsidRPr="00DB72EE" w:rsidRDefault="00651199" w:rsidP="00DC53E3">
            <w:pPr>
              <w:rPr>
                <w:i/>
              </w:rPr>
            </w:pPr>
            <w:r w:rsidRPr="00DB72EE">
              <w:rPr>
                <w:i/>
              </w:rPr>
              <w:t xml:space="preserve">When did this chemical change happen during our investigation? </w:t>
            </w:r>
          </w:p>
          <w:p w14:paraId="2E170B95" w14:textId="77777777" w:rsidR="00651199" w:rsidRPr="00DB72EE" w:rsidRDefault="00651199" w:rsidP="00DC53E3">
            <w:pPr>
              <w:rPr>
                <w:i/>
              </w:rPr>
            </w:pPr>
            <w:r w:rsidRPr="00DB72EE">
              <w:rPr>
                <w:i/>
              </w:rPr>
              <w:t xml:space="preserve">How do we know that? What is our evidence? </w:t>
            </w:r>
          </w:p>
          <w:p w14:paraId="45240EEC" w14:textId="77777777" w:rsidR="00651199" w:rsidRPr="00DB72EE" w:rsidRDefault="00651199" w:rsidP="00DC53E3">
            <w:pPr>
              <w:rPr>
                <w:i/>
              </w:rPr>
            </w:pPr>
            <w:r w:rsidRPr="00DB72EE">
              <w:rPr>
                <w:i/>
              </w:rPr>
              <w:t xml:space="preserve">What were the macroscopic indicators that this chemical change took place? </w:t>
            </w:r>
          </w:p>
        </w:tc>
        <w:tc>
          <w:tcPr>
            <w:tcW w:w="2340" w:type="dxa"/>
          </w:tcPr>
          <w:p w14:paraId="135D4BA1" w14:textId="77777777" w:rsidR="00651199" w:rsidRPr="00DB72EE" w:rsidRDefault="00651199" w:rsidP="00DC53E3">
            <w:pPr>
              <w:rPr>
                <w:b/>
              </w:rPr>
            </w:pPr>
            <w:r w:rsidRPr="00DB72EE">
              <w:rPr>
                <w:b/>
              </w:rPr>
              <w:t>Evidence-Based Arguments Tool</w:t>
            </w:r>
          </w:p>
          <w:p w14:paraId="7D2B156F" w14:textId="77777777" w:rsidR="00651199" w:rsidRPr="00DB72EE" w:rsidRDefault="00651199" w:rsidP="00DC53E3">
            <w:r w:rsidRPr="00DB72EE">
              <w:t>Investigation Video</w:t>
            </w:r>
          </w:p>
        </w:tc>
      </w:tr>
      <w:tr w:rsidR="00651199" w:rsidRPr="00DB72EE" w14:paraId="61A54A4F" w14:textId="77777777" w:rsidTr="00DC53E3">
        <w:tc>
          <w:tcPr>
            <w:tcW w:w="2700" w:type="dxa"/>
          </w:tcPr>
          <w:p w14:paraId="1A037247" w14:textId="77777777" w:rsidR="00651199" w:rsidRPr="00DB72EE" w:rsidRDefault="00651199" w:rsidP="00DC53E3">
            <w:r w:rsidRPr="00DB72EE">
              <w:t>Elicit a range of student explanations. Press for details. Encourage students to examine, compare, and contrast their explanations with others’.</w:t>
            </w:r>
          </w:p>
        </w:tc>
        <w:tc>
          <w:tcPr>
            <w:tcW w:w="4320" w:type="dxa"/>
          </w:tcPr>
          <w:p w14:paraId="1143C910" w14:textId="77777777" w:rsidR="00651199" w:rsidRPr="00DB72EE" w:rsidRDefault="00651199" w:rsidP="00DC53E3">
            <w:pPr>
              <w:rPr>
                <w:i/>
              </w:rPr>
            </w:pPr>
            <w:r w:rsidRPr="00DB72EE">
              <w:rPr>
                <w:i/>
              </w:rPr>
              <w:t xml:space="preserve">Who can add to that explanation? </w:t>
            </w:r>
          </w:p>
          <w:p w14:paraId="70853849" w14:textId="77777777" w:rsidR="00651199" w:rsidRPr="00DB72EE" w:rsidRDefault="00651199" w:rsidP="00DC53E3">
            <w:pPr>
              <w:rPr>
                <w:i/>
              </w:rPr>
            </w:pPr>
            <w:r w:rsidRPr="00DB72EE">
              <w:rPr>
                <w:i/>
              </w:rPr>
              <w:t>What do you mean by _____? Say more.</w:t>
            </w:r>
          </w:p>
          <w:p w14:paraId="41CD41AE" w14:textId="2EE9E92D" w:rsidR="00651199" w:rsidRPr="00DB72EE" w:rsidRDefault="00651199" w:rsidP="00DC53E3">
            <w:pPr>
              <w:rPr>
                <w:i/>
              </w:rPr>
            </w:pPr>
            <w:r w:rsidRPr="00DB72EE">
              <w:rPr>
                <w:i/>
              </w:rPr>
              <w:t>So</w:t>
            </w:r>
            <w:r>
              <w:rPr>
                <w:i/>
              </w:rPr>
              <w:t>,</w:t>
            </w:r>
            <w:r w:rsidRPr="00DB72EE">
              <w:rPr>
                <w:i/>
              </w:rPr>
              <w:t xml:space="preserve"> I think you said _____. Is that right?</w:t>
            </w:r>
          </w:p>
          <w:p w14:paraId="7A5D7F1B" w14:textId="77777777" w:rsidR="00651199" w:rsidRPr="00DB72EE" w:rsidRDefault="00651199" w:rsidP="00DC53E3">
            <w:pPr>
              <w:rPr>
                <w:i/>
              </w:rPr>
            </w:pPr>
            <w:r w:rsidRPr="00DB72EE">
              <w:rPr>
                <w:i/>
              </w:rPr>
              <w:t xml:space="preserve">Who has a different explanation? </w:t>
            </w:r>
          </w:p>
          <w:p w14:paraId="6FE23946" w14:textId="77777777" w:rsidR="00651199" w:rsidRPr="00DB72EE" w:rsidRDefault="00651199" w:rsidP="00DC53E3">
            <w:pPr>
              <w:rPr>
                <w:i/>
              </w:rPr>
            </w:pPr>
            <w:r w:rsidRPr="00DB72EE">
              <w:rPr>
                <w:i/>
              </w:rPr>
              <w:lastRenderedPageBreak/>
              <w:t xml:space="preserve">How are those explanations similar/different? </w:t>
            </w:r>
          </w:p>
          <w:p w14:paraId="54BC260B" w14:textId="77777777" w:rsidR="00651199" w:rsidRPr="00DB72EE" w:rsidRDefault="00651199" w:rsidP="00DC53E3">
            <w:pPr>
              <w:rPr>
                <w:i/>
              </w:rPr>
            </w:pPr>
            <w:r w:rsidRPr="00DB72EE">
              <w:rPr>
                <w:i/>
              </w:rPr>
              <w:t xml:space="preserve">Who can rephrase ________’s explanation? </w:t>
            </w:r>
          </w:p>
        </w:tc>
        <w:tc>
          <w:tcPr>
            <w:tcW w:w="2340" w:type="dxa"/>
          </w:tcPr>
          <w:p w14:paraId="510C5853" w14:textId="77777777" w:rsidR="00651199" w:rsidRPr="00DB72EE" w:rsidRDefault="00651199" w:rsidP="00DC53E3">
            <w:pPr>
              <w:rPr>
                <w:b/>
              </w:rPr>
            </w:pPr>
            <w:r w:rsidRPr="00DB72EE">
              <w:rPr>
                <w:b/>
              </w:rPr>
              <w:lastRenderedPageBreak/>
              <w:t>Explanations Tool</w:t>
            </w:r>
          </w:p>
        </w:tc>
      </w:tr>
    </w:tbl>
    <w:p w14:paraId="254C2F5C" w14:textId="77777777" w:rsidR="00BA22E4" w:rsidRPr="00D438F2" w:rsidRDefault="00B977E7" w:rsidP="00EC7FB3">
      <w:pPr>
        <w:rPr>
          <w:color w:val="FF0000"/>
        </w:rPr>
        <w:sectPr w:rsidR="00BA22E4" w:rsidRPr="00D438F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r w:rsidRPr="00D438F2">
        <w:rPr>
          <w:color w:val="FF0000"/>
        </w:rPr>
        <w:br w:type="page"/>
      </w:r>
    </w:p>
    <w:bookmarkStart w:id="2" w:name="_Toc262383100"/>
    <w:p w14:paraId="76C1A014" w14:textId="709E74B5" w:rsidR="00B977E7" w:rsidRDefault="0038567E" w:rsidP="00AD3132">
      <w:pPr>
        <w:pStyle w:val="Heading1"/>
      </w:pPr>
      <w:r>
        <w:rPr>
          <w:noProof/>
        </w:rPr>
        <w:lastRenderedPageBreak/>
        <mc:AlternateContent>
          <mc:Choice Requires="wpg">
            <w:drawing>
              <wp:anchor distT="0" distB="0" distL="114300" distR="114300" simplePos="0" relativeHeight="251665408" behindDoc="0" locked="0" layoutInCell="1" allowOverlap="1" wp14:anchorId="52382136" wp14:editId="1B891E8B">
                <wp:simplePos x="0" y="0"/>
                <wp:positionH relativeFrom="column">
                  <wp:posOffset>-241994</wp:posOffset>
                </wp:positionH>
                <wp:positionV relativeFrom="paragraph">
                  <wp:posOffset>34290</wp:posOffset>
                </wp:positionV>
                <wp:extent cx="342900" cy="160020"/>
                <wp:effectExtent l="50800" t="25400" r="63500" b="93980"/>
                <wp:wrapNone/>
                <wp:docPr id="10" name="Group 10"/>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11" name="Curved Right Arrow 11"/>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Curved Right Arrow 15"/>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F1FCF47" id="Group 10" o:spid="_x0000_s1026" style="position:absolute;margin-left:-19.05pt;margin-top:2.7pt;width:27pt;height:12.6pt;z-index:251665408;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">
                <v:shape id="Curved Right Arrow 11"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" adj="14400,19800,16200" fillcolor="black [3213]" strokecolor="black [3213]">
                  <v:shadow on="t" color="black" opacity="22937f" origin=",.5" offset="0,.63889mm"/>
                </v:shape>
                <v:shape id="Curved Right Arrow 15"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" adj="14400,19800,16200" fillcolor="black [3213]" strokecolor="black [3213]">
                  <v:shadow on="t" color="black" opacity="22937f" origin=",.5" offset="0,.63889mm"/>
                </v:shape>
              </v:group>
            </w:pict>
          </mc:Fallback>
        </mc:AlternateContent>
      </w:r>
      <w:r w:rsidR="00C65BBB" w:rsidRPr="00D438F2">
        <w:t xml:space="preserve">Activity </w:t>
      </w:r>
      <w:bookmarkEnd w:id="1"/>
      <w:bookmarkEnd w:id="2"/>
      <w:r w:rsidRPr="0038567E">
        <w:rPr>
          <w:color w:val="000000" w:themeColor="text1"/>
        </w:rPr>
        <w:t>4.1: Molecular Models for Fungi Moving and Functioning: Cellular Respiration (40 min)</w:t>
      </w:r>
    </w:p>
    <w:p w14:paraId="610EAEFE" w14:textId="77777777" w:rsidR="00AD3132" w:rsidRDefault="00AD3132" w:rsidP="00AD3132">
      <w:pPr>
        <w:pStyle w:val="Heading2"/>
      </w:pPr>
      <w:r>
        <w:rPr>
          <w:color w:val="FF0000"/>
        </w:rPr>
        <w:t>Tab 1:</w:t>
      </w:r>
      <w:r>
        <w:t xml:space="preserve"> Overview </w:t>
      </w:r>
      <w:r w:rsidR="00F034E3">
        <w:t>and Preparation</w:t>
      </w:r>
    </w:p>
    <w:p w14:paraId="0B5C26B6" w14:textId="77E608C6" w:rsidR="002B5F20" w:rsidRPr="002B5F20" w:rsidRDefault="002B5F20" w:rsidP="002B5F20">
      <w:pPr>
        <w:pStyle w:val="Heading3"/>
      </w:pPr>
      <w:r>
        <w:t>Target Student Performance</w:t>
      </w:r>
    </w:p>
    <w:p w14:paraId="213C3637" w14:textId="77777777" w:rsidR="00F74CD7" w:rsidRPr="00F74CD7" w:rsidRDefault="00F74CD7" w:rsidP="0038567E">
      <w:pPr>
        <w:pStyle w:val="Heading3"/>
        <w:tabs>
          <w:tab w:val="center" w:pos="4680"/>
        </w:tabs>
        <w:rPr>
          <w:b w:val="0"/>
          <w:bCs w:val="0"/>
          <w:sz w:val="22"/>
          <w:szCs w:val="22"/>
        </w:rPr>
      </w:pPr>
      <w:r w:rsidRPr="00F74CD7">
        <w:rPr>
          <w:b w:val="0"/>
          <w:bCs w:val="0"/>
          <w:sz w:val="22"/>
          <w:szCs w:val="22"/>
        </w:rPr>
        <w:t>Students use molecular models to explain how carbon, oxygen, and hydrogen atoms are rearranged into new molecules in fungus cells.</w:t>
      </w:r>
    </w:p>
    <w:p w14:paraId="3A906363" w14:textId="3EFD94A4" w:rsidR="0038567E" w:rsidRPr="00DB72EE" w:rsidRDefault="0038567E" w:rsidP="0038567E">
      <w:pPr>
        <w:pStyle w:val="Heading3"/>
        <w:tabs>
          <w:tab w:val="center" w:pos="4680"/>
        </w:tabs>
      </w:pPr>
      <w:r w:rsidRPr="00DB72EE">
        <w:t>Materials You Provide</w:t>
      </w:r>
      <w:r w:rsidRPr="00DB72EE">
        <w:tab/>
      </w:r>
    </w:p>
    <w:p w14:paraId="5041B02B" w14:textId="77777777" w:rsidR="0038567E" w:rsidRDefault="0038567E" w:rsidP="004928E9">
      <w:pPr>
        <w:pStyle w:val="ListParagraph"/>
        <w:numPr>
          <w:ilvl w:val="0"/>
          <w:numId w:val="8"/>
        </w:numPr>
      </w:pPr>
      <w:r>
        <w:t>(From previous lesson) Students’ unanswered questions they shared in Activity 3.3 Evidence-Based Arguments for Bread Molding</w:t>
      </w:r>
    </w:p>
    <w:p w14:paraId="03104E59" w14:textId="77777777" w:rsidR="0038567E" w:rsidRDefault="0038567E" w:rsidP="004928E9">
      <w:pPr>
        <w:pStyle w:val="ListParagraph"/>
        <w:numPr>
          <w:ilvl w:val="0"/>
          <w:numId w:val="8"/>
        </w:numPr>
      </w:pPr>
      <w:r>
        <w:t xml:space="preserve">(From previous lesson) </w:t>
      </w:r>
      <w:r>
        <w:rPr>
          <w:color w:val="0000FF"/>
        </w:rPr>
        <w:t>3.3 Evidence-Based Arguments Tool for Bread Molding</w:t>
      </w:r>
    </w:p>
    <w:p w14:paraId="239A4EF3" w14:textId="77777777" w:rsidR="0038567E" w:rsidRPr="00A55F21" w:rsidRDefault="0038567E" w:rsidP="004928E9">
      <w:pPr>
        <w:pStyle w:val="ListParagraph"/>
        <w:numPr>
          <w:ilvl w:val="0"/>
          <w:numId w:val="8"/>
        </w:numPr>
      </w:pPr>
      <w:r w:rsidRPr="00A55F21">
        <w:t>molecular model kit (1 per pair of students)</w:t>
      </w:r>
    </w:p>
    <w:p w14:paraId="71D396F8" w14:textId="77777777" w:rsidR="0038567E" w:rsidRPr="00A55F21" w:rsidRDefault="0038567E" w:rsidP="004928E9">
      <w:pPr>
        <w:pStyle w:val="ListParagraph"/>
        <w:numPr>
          <w:ilvl w:val="0"/>
          <w:numId w:val="8"/>
        </w:numPr>
        <w:rPr>
          <w:i/>
        </w:rPr>
      </w:pPr>
      <w:r w:rsidRPr="00A55F21">
        <w:t>scissors (1 per pair of students)</w:t>
      </w:r>
    </w:p>
    <w:p w14:paraId="5D539F01" w14:textId="77777777" w:rsidR="0038567E" w:rsidRDefault="0038567E" w:rsidP="004928E9">
      <w:pPr>
        <w:pStyle w:val="ListParagraph"/>
        <w:numPr>
          <w:ilvl w:val="0"/>
          <w:numId w:val="8"/>
        </w:numPr>
      </w:pPr>
      <w:r w:rsidRPr="00A55F21">
        <w:t>twist ties (at least 12 per pair of students)</w:t>
      </w:r>
    </w:p>
    <w:p w14:paraId="6C07CD64" w14:textId="77777777" w:rsidR="0038567E" w:rsidRPr="001A4229" w:rsidRDefault="0038567E" w:rsidP="004928E9">
      <w:pPr>
        <w:pStyle w:val="ListParagraph"/>
        <w:numPr>
          <w:ilvl w:val="0"/>
          <w:numId w:val="8"/>
        </w:numPr>
      </w:pPr>
      <w:r w:rsidRPr="001A4229">
        <w:t xml:space="preserve">video of decomposers moving, such as here </w:t>
      </w:r>
      <w:hyperlink r:id="rId12" w:history="1">
        <w:r w:rsidRPr="001A4229">
          <w:rPr>
            <w:rStyle w:val="Hyperlink"/>
          </w:rPr>
          <w:t>https://www.youtube.com/watch?v=3CPCFV46HDs</w:t>
        </w:r>
      </w:hyperlink>
    </w:p>
    <w:p w14:paraId="025F61FA" w14:textId="77777777" w:rsidR="0038567E" w:rsidRPr="00A015DF" w:rsidRDefault="0038567E" w:rsidP="0038567E">
      <w:r w:rsidRPr="001A4229">
        <w:rPr>
          <w:b/>
        </w:rPr>
        <w:t>Resources Provided</w:t>
      </w:r>
    </w:p>
    <w:p w14:paraId="203E75FC" w14:textId="77777777" w:rsidR="0038567E" w:rsidRPr="00A95E7C" w:rsidRDefault="0038567E" w:rsidP="004928E9">
      <w:pPr>
        <w:pStyle w:val="ListParagraph"/>
        <w:numPr>
          <w:ilvl w:val="0"/>
          <w:numId w:val="9"/>
        </w:numPr>
        <w:rPr>
          <w:color w:val="0000FF"/>
        </w:rPr>
      </w:pPr>
      <w:r>
        <w:rPr>
          <w:color w:val="0000FF"/>
        </w:rPr>
        <w:t>4.1</w:t>
      </w:r>
      <w:r w:rsidRPr="00A95E7C">
        <w:rPr>
          <w:color w:val="0000FF"/>
        </w:rPr>
        <w:t xml:space="preserve"> Molecular Models for </w:t>
      </w:r>
      <w:r>
        <w:rPr>
          <w:color w:val="0000FF"/>
        </w:rPr>
        <w:t>Fungi</w:t>
      </w:r>
      <w:r w:rsidRPr="00A95E7C">
        <w:rPr>
          <w:color w:val="0000FF"/>
        </w:rPr>
        <w:t xml:space="preserve"> Cellular Respiration Worksheet</w:t>
      </w:r>
      <w:r>
        <w:rPr>
          <w:color w:val="0000FF"/>
        </w:rPr>
        <w:t xml:space="preserve"> </w:t>
      </w:r>
      <w:r>
        <w:t>(1 per student)</w:t>
      </w:r>
    </w:p>
    <w:p w14:paraId="174106F0" w14:textId="77777777" w:rsidR="0038567E" w:rsidRPr="00853CFE" w:rsidRDefault="0038567E" w:rsidP="004928E9">
      <w:pPr>
        <w:pStyle w:val="ListParagraph"/>
        <w:numPr>
          <w:ilvl w:val="0"/>
          <w:numId w:val="9"/>
        </w:numPr>
        <w:rPr>
          <w:color w:val="7030A0"/>
        </w:rPr>
      </w:pPr>
      <w:r w:rsidRPr="00853CFE">
        <w:rPr>
          <w:color w:val="7030A0"/>
        </w:rPr>
        <w:t>4.1 Grading the Molecular Models for Fungi Cellular Respiration Worksheet</w:t>
      </w:r>
    </w:p>
    <w:p w14:paraId="34B3ED1F" w14:textId="77777777" w:rsidR="0038567E" w:rsidRPr="00853CFE" w:rsidRDefault="0038567E" w:rsidP="004928E9">
      <w:pPr>
        <w:pStyle w:val="ListParagraph"/>
        <w:numPr>
          <w:ilvl w:val="0"/>
          <w:numId w:val="9"/>
        </w:numPr>
        <w:rPr>
          <w:color w:val="0000FF"/>
        </w:rPr>
      </w:pPr>
      <w:r>
        <w:rPr>
          <w:color w:val="0000FF"/>
        </w:rPr>
        <w:t>4.1</w:t>
      </w:r>
      <w:r w:rsidRPr="00A95E7C">
        <w:rPr>
          <w:color w:val="0000FF"/>
        </w:rPr>
        <w:t xml:space="preserve"> Molecular Models for </w:t>
      </w:r>
      <w:r>
        <w:rPr>
          <w:color w:val="0000FF"/>
        </w:rPr>
        <w:t>Fungi</w:t>
      </w:r>
      <w:r w:rsidRPr="00A95E7C">
        <w:rPr>
          <w:color w:val="0000FF"/>
        </w:rPr>
        <w:t xml:space="preserve"> Cellular Respiration PPT</w:t>
      </w:r>
    </w:p>
    <w:p w14:paraId="759C801F" w14:textId="77777777" w:rsidR="0038567E" w:rsidRPr="00853CFE" w:rsidRDefault="0038567E" w:rsidP="0038567E">
      <w:r>
        <w:rPr>
          <w:b/>
        </w:rPr>
        <w:t xml:space="preserve">Recurring </w:t>
      </w:r>
      <w:r w:rsidRPr="001A4229">
        <w:rPr>
          <w:b/>
        </w:rPr>
        <w:t xml:space="preserve">Resources </w:t>
      </w:r>
    </w:p>
    <w:p w14:paraId="0FEC1881" w14:textId="77777777" w:rsidR="0038567E" w:rsidRPr="001A4229" w:rsidRDefault="0038567E" w:rsidP="004928E9">
      <w:pPr>
        <w:pStyle w:val="ListParagraph"/>
        <w:numPr>
          <w:ilvl w:val="0"/>
          <w:numId w:val="9"/>
        </w:numPr>
        <w:rPr>
          <w:color w:val="0000FF"/>
        </w:rPr>
      </w:pPr>
      <w:r w:rsidRPr="00816B21">
        <w:rPr>
          <w:color w:val="0000F1"/>
        </w:rPr>
        <w:t>Decomposer 11 x 17 Poster</w:t>
      </w:r>
      <w:r w:rsidRPr="00853CFE">
        <w:rPr>
          <w:color w:val="00B050"/>
        </w:rPr>
        <w:t xml:space="preserve"> </w:t>
      </w:r>
      <w:r>
        <w:t>(1 per class)</w:t>
      </w:r>
    </w:p>
    <w:p w14:paraId="6F74CE6C" w14:textId="77777777" w:rsidR="0038567E" w:rsidRPr="001A4229" w:rsidRDefault="0038567E" w:rsidP="004928E9">
      <w:pPr>
        <w:pStyle w:val="ListParagraph"/>
        <w:numPr>
          <w:ilvl w:val="0"/>
          <w:numId w:val="9"/>
        </w:numPr>
        <w:rPr>
          <w:color w:val="0000FF"/>
        </w:rPr>
      </w:pPr>
      <w:r w:rsidRPr="00853CFE">
        <w:rPr>
          <w:color w:val="00B050"/>
        </w:rPr>
        <w:t xml:space="preserve">Three Ways to Represent Glucose 11 x 17 Poster </w:t>
      </w:r>
      <w:r>
        <w:t>(1 per class)</w:t>
      </w:r>
    </w:p>
    <w:p w14:paraId="6F2002F6" w14:textId="77777777" w:rsidR="0038567E" w:rsidRPr="00853CFE" w:rsidRDefault="0038567E" w:rsidP="004928E9">
      <w:pPr>
        <w:pStyle w:val="ListParagraph"/>
        <w:numPr>
          <w:ilvl w:val="0"/>
          <w:numId w:val="9"/>
        </w:numPr>
        <w:rPr>
          <w:color w:val="0000FF"/>
        </w:rPr>
      </w:pPr>
      <w:r w:rsidRPr="00853CFE">
        <w:rPr>
          <w:color w:val="00B050"/>
        </w:rPr>
        <w:t xml:space="preserve">Forms of Energy Cards </w:t>
      </w:r>
      <w:r>
        <w:t>(1 set per pair of students)</w:t>
      </w:r>
    </w:p>
    <w:p w14:paraId="3A1E8FC7" w14:textId="77777777" w:rsidR="0038567E" w:rsidRPr="00853CFE" w:rsidRDefault="0038567E" w:rsidP="004928E9">
      <w:pPr>
        <w:pStyle w:val="ListParagraph"/>
        <w:numPr>
          <w:ilvl w:val="0"/>
          <w:numId w:val="9"/>
        </w:numPr>
        <w:rPr>
          <w:color w:val="0000FF"/>
        </w:rPr>
      </w:pPr>
      <w:r w:rsidRPr="00853CFE">
        <w:rPr>
          <w:color w:val="00B050"/>
        </w:rPr>
        <w:t>Molecular Models 11 x 17 Placemat</w:t>
      </w:r>
      <w:r w:rsidRPr="00853CFE" w:rsidDel="00486ACB">
        <w:rPr>
          <w:color w:val="00B050"/>
        </w:rPr>
        <w:t xml:space="preserve"> </w:t>
      </w:r>
      <w:r>
        <w:t>(1 per pair of students)</w:t>
      </w:r>
    </w:p>
    <w:p w14:paraId="417E9B3C" w14:textId="77777777" w:rsidR="0038567E" w:rsidRPr="00DB72EE" w:rsidRDefault="0038567E" w:rsidP="0038567E">
      <w:pPr>
        <w:pStyle w:val="Heading3"/>
      </w:pPr>
      <w:r w:rsidRPr="00DB72EE">
        <w:t>Setup</w:t>
      </w:r>
    </w:p>
    <w:p w14:paraId="311633C0" w14:textId="77777777" w:rsidR="0038567E" w:rsidRPr="00A95E7C" w:rsidRDefault="0038567E" w:rsidP="0038567E">
      <w:r w:rsidRPr="00A95E7C">
        <w:t xml:space="preserve">Prepare one model kit, one </w:t>
      </w:r>
      <w:r w:rsidRPr="00853CFE">
        <w:rPr>
          <w:color w:val="00B050"/>
        </w:rPr>
        <w:t>Molecular Models 11 x 17 Placemat</w:t>
      </w:r>
      <w:r w:rsidRPr="00A95E7C">
        <w:t xml:space="preserve">, one pair of scissors, and one </w:t>
      </w:r>
      <w:r w:rsidRPr="00853CFE">
        <w:rPr>
          <w:color w:val="00B050"/>
        </w:rPr>
        <w:t xml:space="preserve">Forms of Energy Cards </w:t>
      </w:r>
      <w:r w:rsidRPr="00A95E7C">
        <w:t xml:space="preserve">for each pair of students. Print one copy of the </w:t>
      </w:r>
      <w:r>
        <w:rPr>
          <w:color w:val="0000FF"/>
        </w:rPr>
        <w:t>4.1</w:t>
      </w:r>
      <w:r w:rsidRPr="00A95E7C">
        <w:rPr>
          <w:color w:val="0000FF"/>
        </w:rPr>
        <w:t xml:space="preserve"> Molecular Models for </w:t>
      </w:r>
      <w:r>
        <w:rPr>
          <w:color w:val="0000FF"/>
        </w:rPr>
        <w:t>Fungi</w:t>
      </w:r>
      <w:r w:rsidRPr="00A95E7C">
        <w:rPr>
          <w:color w:val="0000FF"/>
        </w:rPr>
        <w:t xml:space="preserve"> Cellular Respiration Worksheet </w:t>
      </w:r>
      <w:r w:rsidRPr="00A95E7C">
        <w:t xml:space="preserve">for each pair of students. Prepare a computer and a projector to display the PPT. </w:t>
      </w:r>
      <w:r>
        <w:t>Retrieve the materials from Activity 3.3. This may include PPT slides from the lesson in which you typed students’ unanswered questions or a photograph of their unanswered questions.</w:t>
      </w:r>
      <w:r w:rsidRPr="00AA4552">
        <w:t xml:space="preserve"> </w:t>
      </w:r>
      <w:r>
        <w:t xml:space="preserve">Print and hang the </w:t>
      </w:r>
      <w:r w:rsidRPr="00816B21">
        <w:rPr>
          <w:color w:val="0000F1"/>
        </w:rPr>
        <w:t>Decomposer 11 x 17 Poster</w:t>
      </w:r>
      <w:r w:rsidRPr="00853CFE">
        <w:rPr>
          <w:color w:val="00B050"/>
        </w:rPr>
        <w:t>, Molecule Diagram 11 x 17 Poster</w:t>
      </w:r>
      <w:r>
        <w:t xml:space="preserve">, and </w:t>
      </w:r>
      <w:r w:rsidRPr="00853CFE">
        <w:rPr>
          <w:color w:val="00B050"/>
        </w:rPr>
        <w:t>Three Ways to Represent Glucose 11 x 17 Poster</w:t>
      </w:r>
      <w:r>
        <w:rPr>
          <w:color w:val="0000FF"/>
        </w:rPr>
        <w:t>.</w:t>
      </w:r>
    </w:p>
    <w:p w14:paraId="0194829F" w14:textId="408807FF" w:rsidR="000E5EE0" w:rsidRPr="00CD686F" w:rsidRDefault="00CD686F" w:rsidP="00CD686F">
      <w:pPr>
        <w:pStyle w:val="Heading2"/>
        <w:rPr>
          <w:color w:val="FF0000"/>
        </w:rPr>
      </w:pPr>
      <w:r>
        <w:rPr>
          <w:color w:val="FF0000"/>
        </w:rPr>
        <w:t xml:space="preserve">Tab </w:t>
      </w:r>
      <w:r w:rsidR="00F034E3">
        <w:rPr>
          <w:color w:val="FF0000"/>
        </w:rPr>
        <w:t>2</w:t>
      </w:r>
      <w:r>
        <w:rPr>
          <w:color w:val="FF0000"/>
        </w:rPr>
        <w:t xml:space="preserve">: </w:t>
      </w:r>
      <w:r w:rsidR="007A3B68" w:rsidRPr="00D438F2">
        <w:t>Directions</w:t>
      </w:r>
      <w:r>
        <w:t xml:space="preserve"> </w:t>
      </w:r>
      <w:r>
        <w:rPr>
          <w:color w:val="FF0000"/>
        </w:rPr>
        <w:t>(accordion for individual steps in directions)</w:t>
      </w:r>
    </w:p>
    <w:tbl>
      <w:tblPr>
        <w:tblStyle w:val="TableGrid"/>
        <w:tblW w:w="9576" w:type="dxa"/>
        <w:tblLayout w:type="fixed"/>
        <w:tblLook w:val="04A0" w:firstRow="1" w:lastRow="0" w:firstColumn="1" w:lastColumn="0" w:noHBand="0" w:noVBand="1"/>
      </w:tblPr>
      <w:tblGrid>
        <w:gridCol w:w="9576"/>
      </w:tblGrid>
      <w:tr w:rsidR="0038567E" w:rsidRPr="001A4229" w14:paraId="5F91FB89" w14:textId="77777777" w:rsidTr="0070543E">
        <w:trPr>
          <w:trHeight w:val="350"/>
        </w:trPr>
        <w:tc>
          <w:tcPr>
            <w:tcW w:w="9576" w:type="dxa"/>
          </w:tcPr>
          <w:p w14:paraId="38B563E9" w14:textId="77777777" w:rsidR="0038567E" w:rsidRDefault="0038567E" w:rsidP="004928E9">
            <w:pPr>
              <w:pStyle w:val="List1"/>
              <w:numPr>
                <w:ilvl w:val="0"/>
                <w:numId w:val="10"/>
              </w:numPr>
              <w:tabs>
                <w:tab w:val="clear" w:pos="720"/>
              </w:tabs>
              <w:ind w:left="342" w:hanging="342"/>
              <w:rPr>
                <w:b/>
              </w:rPr>
            </w:pPr>
            <w:r>
              <w:rPr>
                <w:b/>
              </w:rPr>
              <w:t>Use the instructional model to show students where they are in the course of the unit.</w:t>
            </w:r>
          </w:p>
          <w:p w14:paraId="21C6B81D" w14:textId="3DFBB348" w:rsidR="0038567E" w:rsidRPr="001A4229" w:rsidRDefault="0038567E" w:rsidP="00DC53E3">
            <w:pPr>
              <w:pStyle w:val="List1"/>
              <w:ind w:left="0" w:firstLine="0"/>
            </w:pPr>
            <w:r>
              <w:t xml:space="preserve">Show </w:t>
            </w:r>
            <w:r w:rsidR="00617E2A">
              <w:t>Slide</w:t>
            </w:r>
            <w:r>
              <w:t xml:space="preserve"> 2 of the </w:t>
            </w:r>
            <w:r>
              <w:rPr>
                <w:color w:val="0000FF"/>
              </w:rPr>
              <w:t>4.1</w:t>
            </w:r>
            <w:r w:rsidRPr="00ED5715">
              <w:rPr>
                <w:color w:val="0000FF"/>
              </w:rPr>
              <w:t xml:space="preserve"> Molecular Models for </w:t>
            </w:r>
            <w:r>
              <w:rPr>
                <w:color w:val="0000FF"/>
              </w:rPr>
              <w:t>Fungi</w:t>
            </w:r>
            <w:r w:rsidRPr="00ED5715">
              <w:rPr>
                <w:color w:val="0000FF"/>
              </w:rPr>
              <w:t xml:space="preserve"> Cellular Respiration PPT</w:t>
            </w:r>
            <w:r w:rsidRPr="001A4229">
              <w:t>.</w:t>
            </w:r>
          </w:p>
        </w:tc>
      </w:tr>
      <w:tr w:rsidR="0038567E" w:rsidRPr="001A4229" w14:paraId="5EA3BD3D" w14:textId="77777777" w:rsidTr="0070543E">
        <w:trPr>
          <w:trHeight w:val="350"/>
        </w:trPr>
        <w:tc>
          <w:tcPr>
            <w:tcW w:w="9576" w:type="dxa"/>
          </w:tcPr>
          <w:p w14:paraId="7E6BB026" w14:textId="77777777" w:rsidR="0038567E" w:rsidRPr="00033EDA" w:rsidRDefault="0038567E" w:rsidP="004928E9">
            <w:pPr>
              <w:pStyle w:val="List1"/>
              <w:numPr>
                <w:ilvl w:val="0"/>
                <w:numId w:val="10"/>
              </w:numPr>
              <w:tabs>
                <w:tab w:val="clear" w:pos="720"/>
              </w:tabs>
              <w:ind w:left="342" w:hanging="342"/>
              <w:contextualSpacing/>
              <w:rPr>
                <w:b/>
              </w:rPr>
            </w:pPr>
            <w:r w:rsidRPr="00033EDA">
              <w:rPr>
                <w:b/>
              </w:rPr>
              <w:t>Remind students of t</w:t>
            </w:r>
            <w:r>
              <w:rPr>
                <w:b/>
              </w:rPr>
              <w:t>heir unanswered questions from Activity 3.3</w:t>
            </w:r>
            <w:r w:rsidRPr="00033EDA">
              <w:rPr>
                <w:b/>
              </w:rPr>
              <w:t xml:space="preserve">. </w:t>
            </w:r>
          </w:p>
          <w:p w14:paraId="0451ABE7" w14:textId="77777777" w:rsidR="0038567E" w:rsidRDefault="0038567E" w:rsidP="00DC53E3">
            <w:pPr>
              <w:contextualSpacing/>
            </w:pPr>
            <w:r w:rsidRPr="00033EDA">
              <w:t>Tell students</w:t>
            </w:r>
            <w:r>
              <w:t xml:space="preserve"> that in today’s activity we will use molecular modeling to begin to answer some of their questions about</w:t>
            </w:r>
            <w:r w:rsidRPr="00033EDA">
              <w:t xml:space="preserve"> how </w:t>
            </w:r>
            <w:r>
              <w:t>decomposers</w:t>
            </w:r>
            <w:r w:rsidRPr="00033EDA">
              <w:t xml:space="preserve"> move</w:t>
            </w:r>
            <w:r>
              <w:t xml:space="preserve"> and function</w:t>
            </w:r>
            <w:r w:rsidRPr="00033EDA">
              <w:t xml:space="preserve">. </w:t>
            </w:r>
          </w:p>
          <w:p w14:paraId="4C3C6767" w14:textId="77777777" w:rsidR="0038567E" w:rsidRDefault="0038567E" w:rsidP="007033CC">
            <w:pPr>
              <w:pStyle w:val="ListParagraph"/>
              <w:numPr>
                <w:ilvl w:val="0"/>
                <w:numId w:val="14"/>
              </w:numPr>
              <w:ind w:left="406"/>
            </w:pPr>
            <w:r>
              <w:rPr>
                <w:rFonts w:eastAsia="Cambria"/>
              </w:rPr>
              <w:t xml:space="preserve">Return </w:t>
            </w:r>
            <w:proofErr w:type="gramStart"/>
            <w:r>
              <w:rPr>
                <w:rFonts w:eastAsia="Cambria"/>
              </w:rPr>
              <w:t>students’</w:t>
            </w:r>
            <w:proofErr w:type="gramEnd"/>
            <w:r>
              <w:rPr>
                <w:rFonts w:eastAsia="Cambria"/>
              </w:rPr>
              <w:t xml:space="preserve"> completed </w:t>
            </w:r>
            <w:r>
              <w:rPr>
                <w:color w:val="0000FF"/>
              </w:rPr>
              <w:t xml:space="preserve">3.3 Evidence-Based Arguments Tool for Bread Molding </w:t>
            </w:r>
            <w:r>
              <w:t>and ask them to review their unanswered questions from the last lesson.</w:t>
            </w:r>
          </w:p>
          <w:p w14:paraId="4457B3E2" w14:textId="77777777" w:rsidR="0038567E" w:rsidRDefault="0038567E" w:rsidP="007033CC">
            <w:pPr>
              <w:pStyle w:val="ListParagraph"/>
              <w:numPr>
                <w:ilvl w:val="0"/>
                <w:numId w:val="14"/>
              </w:numPr>
              <w:ind w:left="406"/>
            </w:pPr>
            <w:r>
              <w:lastRenderedPageBreak/>
              <w:t xml:space="preserve">You may have typed and saved students’ unanswered questions on the </w:t>
            </w:r>
            <w:r>
              <w:rPr>
                <w:color w:val="0000FF"/>
              </w:rPr>
              <w:t>3.3 Evidence-Based Arguments Tool for Bread Molding PPT</w:t>
            </w:r>
            <w:r>
              <w:t>. Or you may have taken a picture of the students’ unanswered questions. Display the visual and review what students shared.</w:t>
            </w:r>
          </w:p>
          <w:p w14:paraId="739CBA4B" w14:textId="7387ED9C" w:rsidR="0038567E" w:rsidRPr="001A4229" w:rsidRDefault="0038567E" w:rsidP="007033CC">
            <w:pPr>
              <w:pStyle w:val="ListParagraph"/>
              <w:numPr>
                <w:ilvl w:val="0"/>
                <w:numId w:val="14"/>
              </w:numPr>
              <w:ind w:left="406"/>
            </w:pPr>
            <w:r w:rsidRPr="00D41367">
              <w:rPr>
                <w:rFonts w:eastAsia="Cambria"/>
              </w:rPr>
              <w:t xml:space="preserve">We are transitioning from </w:t>
            </w:r>
            <w:r>
              <w:rPr>
                <w:rFonts w:eastAsia="Cambria"/>
              </w:rPr>
              <w:t>bread mold</w:t>
            </w:r>
            <w:r w:rsidRPr="00D41367">
              <w:rPr>
                <w:rFonts w:eastAsia="Cambria"/>
              </w:rPr>
              <w:t xml:space="preserve"> to </w:t>
            </w:r>
            <w:r>
              <w:rPr>
                <w:rFonts w:eastAsia="Cambria"/>
              </w:rPr>
              <w:t>mushrooms</w:t>
            </w:r>
            <w:r w:rsidRPr="00D41367">
              <w:rPr>
                <w:rFonts w:eastAsia="Cambria"/>
              </w:rPr>
              <w:t xml:space="preserve"> because it is simpler to track the carbon-transforming processes (cellular respiration, di</w:t>
            </w:r>
            <w:r>
              <w:rPr>
                <w:rFonts w:eastAsia="Cambria"/>
              </w:rPr>
              <w:t>gestion, and biosynthesis) in mushroom</w:t>
            </w:r>
            <w:r w:rsidR="00617E2A">
              <w:rPr>
                <w:rFonts w:eastAsia="Cambria"/>
              </w:rPr>
              <w:t>s</w:t>
            </w:r>
            <w:r>
              <w:rPr>
                <w:rFonts w:eastAsia="Cambria"/>
              </w:rPr>
              <w:t xml:space="preserve"> than in bread mold</w:t>
            </w:r>
            <w:r w:rsidRPr="00D41367">
              <w:rPr>
                <w:rFonts w:eastAsia="Cambria"/>
              </w:rPr>
              <w:t>.</w:t>
            </w:r>
          </w:p>
        </w:tc>
      </w:tr>
      <w:tr w:rsidR="0038567E" w:rsidRPr="001A4229" w14:paraId="1C86FA3F" w14:textId="77777777" w:rsidTr="0070543E">
        <w:trPr>
          <w:trHeight w:val="350"/>
        </w:trPr>
        <w:tc>
          <w:tcPr>
            <w:tcW w:w="9576" w:type="dxa"/>
          </w:tcPr>
          <w:p w14:paraId="4A9FBFE0" w14:textId="77777777" w:rsidR="0038567E" w:rsidRPr="00B54B92" w:rsidRDefault="0038567E" w:rsidP="004928E9">
            <w:pPr>
              <w:pStyle w:val="ListParagraph"/>
              <w:numPr>
                <w:ilvl w:val="0"/>
                <w:numId w:val="10"/>
              </w:numPr>
              <w:tabs>
                <w:tab w:val="clear" w:pos="720"/>
              </w:tabs>
              <w:ind w:left="342" w:hanging="342"/>
              <w:rPr>
                <w:rFonts w:eastAsia="Cambria"/>
                <w:b/>
              </w:rPr>
            </w:pPr>
            <w:r>
              <w:rPr>
                <w:rFonts w:eastAsia="Cambria"/>
                <w:b/>
              </w:rPr>
              <w:lastRenderedPageBreak/>
              <w:t>Make connections among processes at different scales.</w:t>
            </w:r>
          </w:p>
          <w:p w14:paraId="6D90D1BC" w14:textId="7E323C48" w:rsidR="0038567E" w:rsidRPr="00033EDA" w:rsidRDefault="0038567E" w:rsidP="00DC53E3">
            <w:r>
              <w:t xml:space="preserve">Display </w:t>
            </w:r>
            <w:r w:rsidR="00617E2A">
              <w:t>Slide</w:t>
            </w:r>
            <w:r>
              <w:t xml:space="preserve"> 3 in the PPT.</w:t>
            </w:r>
          </w:p>
          <w:p w14:paraId="67CAFF92" w14:textId="77777777" w:rsidR="0038567E" w:rsidRDefault="0038567E" w:rsidP="004928E9">
            <w:pPr>
              <w:pStyle w:val="ListParagraph"/>
              <w:numPr>
                <w:ilvl w:val="0"/>
                <w:numId w:val="12"/>
              </w:numPr>
            </w:pPr>
            <w:r>
              <w:t>Show students the short clip of the decomposer moving and functioning. Follow the link in the PPT, in the materials list, or here (</w:t>
            </w:r>
            <w:hyperlink r:id="rId13" w:history="1">
              <w:r w:rsidRPr="006E1FD0">
                <w:rPr>
                  <w:rStyle w:val="Hyperlink"/>
                </w:rPr>
                <w:t>https://www.youtube.com/watch?v=3CPCFV46HDs</w:t>
              </w:r>
            </w:hyperlink>
            <w:r>
              <w:t>). Thirty seconds of the clip should be sufficient.</w:t>
            </w:r>
          </w:p>
          <w:p w14:paraId="71BB81FE" w14:textId="4444FFFA" w:rsidR="0038567E" w:rsidRDefault="0038567E" w:rsidP="004928E9">
            <w:pPr>
              <w:pStyle w:val="ListParagraph"/>
              <w:numPr>
                <w:ilvl w:val="0"/>
                <w:numId w:val="12"/>
              </w:numPr>
            </w:pPr>
            <w:r>
              <w:t xml:space="preserve">Introduce students to the </w:t>
            </w:r>
            <w:r w:rsidR="007C0F58">
              <w:t>lesson</w:t>
            </w:r>
            <w:r>
              <w:t xml:space="preserve"> driving question: </w:t>
            </w:r>
            <w:r>
              <w:rPr>
                <w:i/>
              </w:rPr>
              <w:t>How do fungi move and function?</w:t>
            </w:r>
          </w:p>
          <w:p w14:paraId="4176D413" w14:textId="187C96F3" w:rsidR="0038567E" w:rsidRPr="001A4229" w:rsidRDefault="0038567E" w:rsidP="004928E9">
            <w:pPr>
              <w:pStyle w:val="ListParagraph"/>
              <w:keepNext/>
              <w:keepLines/>
              <w:numPr>
                <w:ilvl w:val="0"/>
                <w:numId w:val="12"/>
              </w:numPr>
              <w:outlineLvl w:val="4"/>
            </w:pPr>
            <w:r>
              <w:t xml:space="preserve">Connect this question at the macroscopic scale to an unanswered question about the Energy Change Question at the microscopic scale: </w:t>
            </w:r>
            <w:r>
              <w:rPr>
                <w:i/>
              </w:rPr>
              <w:t xml:space="preserve">How do fungal cells </w:t>
            </w:r>
            <w:r w:rsidR="007C0F58">
              <w:rPr>
                <w:i/>
              </w:rPr>
              <w:t>get energy</w:t>
            </w:r>
            <w:r>
              <w:rPr>
                <w:i/>
              </w:rPr>
              <w:t xml:space="preserve"> to move and function?</w:t>
            </w:r>
          </w:p>
          <w:p w14:paraId="06B2BED6" w14:textId="0A79A2C0" w:rsidR="0038567E" w:rsidRPr="001A4229" w:rsidRDefault="0038567E" w:rsidP="004928E9">
            <w:pPr>
              <w:pStyle w:val="ListParagraph"/>
              <w:keepNext/>
              <w:keepLines/>
              <w:numPr>
                <w:ilvl w:val="0"/>
                <w:numId w:val="12"/>
              </w:numPr>
              <w:outlineLvl w:val="4"/>
            </w:pPr>
            <w:r>
              <w:t xml:space="preserve">Connect this question at the microscopic scale to an unanswered question about the Energy Change Question at the atomic-molecular scale: </w:t>
            </w:r>
            <w:r w:rsidR="007C0F58">
              <w:rPr>
                <w:i/>
              </w:rPr>
              <w:t>What chemical change provides energy to fungal cells</w:t>
            </w:r>
            <w:r>
              <w:rPr>
                <w:i/>
              </w:rPr>
              <w:t>?</w:t>
            </w:r>
          </w:p>
          <w:p w14:paraId="124FDABB" w14:textId="77777777" w:rsidR="0038567E" w:rsidRPr="001A4229" w:rsidRDefault="0038567E" w:rsidP="004928E9">
            <w:pPr>
              <w:pStyle w:val="ListParagraph"/>
              <w:numPr>
                <w:ilvl w:val="0"/>
                <w:numId w:val="12"/>
              </w:numPr>
            </w:pPr>
            <w:r>
              <w:t>Assure students that we will be able to answer several of their unanswered questions by the end of today’s activity.</w:t>
            </w:r>
          </w:p>
        </w:tc>
      </w:tr>
      <w:tr w:rsidR="0038567E" w:rsidRPr="001A4229" w14:paraId="4D385CF2" w14:textId="77777777" w:rsidTr="0070543E">
        <w:trPr>
          <w:trHeight w:val="350"/>
        </w:trPr>
        <w:tc>
          <w:tcPr>
            <w:tcW w:w="9576" w:type="dxa"/>
          </w:tcPr>
          <w:p w14:paraId="013B1337" w14:textId="510BB7FC" w:rsidR="0038567E" w:rsidRPr="00B54B92" w:rsidRDefault="007C0F58" w:rsidP="004928E9">
            <w:pPr>
              <w:pStyle w:val="ListParagraph"/>
              <w:numPr>
                <w:ilvl w:val="0"/>
                <w:numId w:val="10"/>
              </w:numPr>
              <w:tabs>
                <w:tab w:val="clear" w:pos="720"/>
              </w:tabs>
              <w:ind w:left="342" w:hanging="342"/>
              <w:contextualSpacing w:val="0"/>
              <w:rPr>
                <w:rFonts w:eastAsia="Cambria"/>
                <w:b/>
              </w:rPr>
            </w:pPr>
            <w:r>
              <w:rPr>
                <w:rFonts w:eastAsia="SimSun"/>
                <w:b/>
                <w:lang w:eastAsia="zh-CN"/>
              </w:rPr>
              <w:t>Discuss that decomposers use food in two ways.</w:t>
            </w:r>
          </w:p>
          <w:p w14:paraId="525CCDAA" w14:textId="77777777" w:rsidR="0038567E" w:rsidRDefault="0038567E" w:rsidP="00DC53E3">
            <w:bookmarkStart w:id="3" w:name="OLE_LINK3"/>
            <w:bookmarkStart w:id="4" w:name="OLE_LINK4"/>
            <w:r w:rsidRPr="00B54B92">
              <w:t xml:space="preserve">Use Slide 4 to show students that </w:t>
            </w:r>
            <w:r>
              <w:t>decomposers</w:t>
            </w:r>
            <w:r w:rsidRPr="00B54B92">
              <w:t xml:space="preserve"> use food in two ways.</w:t>
            </w:r>
          </w:p>
          <w:p w14:paraId="4D4AE4CD" w14:textId="77777777" w:rsidR="0038567E" w:rsidRPr="001A4229" w:rsidRDefault="0038567E" w:rsidP="007033CC">
            <w:pPr>
              <w:pStyle w:val="ListParagraph"/>
              <w:numPr>
                <w:ilvl w:val="0"/>
                <w:numId w:val="20"/>
              </w:numPr>
              <w:ind w:left="346"/>
            </w:pPr>
            <w:r w:rsidRPr="001A4229">
              <w:rPr>
                <w:iCs/>
              </w:rPr>
              <w:t>Today we’ll be focusing on energy as one of those uses (cellular respiration).</w:t>
            </w:r>
            <w:bookmarkEnd w:id="3"/>
            <w:bookmarkEnd w:id="4"/>
          </w:p>
        </w:tc>
      </w:tr>
      <w:tr w:rsidR="0038567E" w:rsidRPr="001A4229" w14:paraId="4626C1C3" w14:textId="77777777" w:rsidTr="0070543E">
        <w:trPr>
          <w:trHeight w:val="350"/>
        </w:trPr>
        <w:tc>
          <w:tcPr>
            <w:tcW w:w="9576" w:type="dxa"/>
          </w:tcPr>
          <w:p w14:paraId="06528CE7" w14:textId="77777777" w:rsidR="0038567E" w:rsidRPr="000A61B7" w:rsidRDefault="0038567E" w:rsidP="004928E9">
            <w:pPr>
              <w:pStyle w:val="ListParagraph"/>
              <w:numPr>
                <w:ilvl w:val="0"/>
                <w:numId w:val="10"/>
              </w:numPr>
              <w:tabs>
                <w:tab w:val="clear" w:pos="720"/>
              </w:tabs>
              <w:ind w:left="342" w:hanging="342"/>
              <w:rPr>
                <w:b/>
                <w:bCs/>
              </w:rPr>
            </w:pPr>
            <w:r w:rsidRPr="000A61B7">
              <w:rPr>
                <w:b/>
                <w:bCs/>
              </w:rPr>
              <w:t xml:space="preserve">Use the </w:t>
            </w:r>
            <w:r>
              <w:rPr>
                <w:b/>
                <w:bCs/>
              </w:rPr>
              <w:t>decomposer</w:t>
            </w:r>
            <w:r w:rsidRPr="000A61B7">
              <w:rPr>
                <w:b/>
                <w:bCs/>
              </w:rPr>
              <w:t xml:space="preserve"> animation to connect the atomic-molecular scale to the macroscopic scale</w:t>
            </w:r>
          </w:p>
          <w:p w14:paraId="27F43D5B" w14:textId="6A051E57" w:rsidR="0038567E" w:rsidRPr="000A61B7" w:rsidRDefault="0038567E" w:rsidP="00DC53E3">
            <w:pPr>
              <w:rPr>
                <w:bCs/>
              </w:rPr>
            </w:pPr>
            <w:r w:rsidRPr="000A61B7">
              <w:rPr>
                <w:bCs/>
              </w:rPr>
              <w:t xml:space="preserve">Show </w:t>
            </w:r>
            <w:r w:rsidR="00617E2A">
              <w:rPr>
                <w:bCs/>
              </w:rPr>
              <w:t>Slide</w:t>
            </w:r>
            <w:r w:rsidRPr="000A61B7">
              <w:rPr>
                <w:bCs/>
              </w:rPr>
              <w:t xml:space="preserve"> 5 of the PPT. </w:t>
            </w:r>
          </w:p>
          <w:p w14:paraId="5FE291D1" w14:textId="77777777" w:rsidR="0038567E" w:rsidRPr="000A61B7" w:rsidRDefault="0038567E" w:rsidP="007033CC">
            <w:pPr>
              <w:pStyle w:val="ListParagraph"/>
              <w:numPr>
                <w:ilvl w:val="0"/>
                <w:numId w:val="21"/>
              </w:numPr>
              <w:rPr>
                <w:bCs/>
              </w:rPr>
            </w:pPr>
            <w:r w:rsidRPr="000A61B7">
              <w:rPr>
                <w:bCs/>
              </w:rPr>
              <w:t>Use the animation to support students in connecting the atomic-molecular scale to the macroscopic scale.</w:t>
            </w:r>
          </w:p>
          <w:p w14:paraId="1200DCE4" w14:textId="77777777" w:rsidR="0038567E" w:rsidRPr="001A4229" w:rsidRDefault="0038567E" w:rsidP="007033CC">
            <w:pPr>
              <w:pStyle w:val="ListParagraph"/>
              <w:numPr>
                <w:ilvl w:val="0"/>
                <w:numId w:val="21"/>
              </w:numPr>
              <w:rPr>
                <w:bCs/>
              </w:rPr>
            </w:pPr>
            <w:r w:rsidRPr="000A61B7">
              <w:rPr>
                <w:bCs/>
              </w:rPr>
              <w:t xml:space="preserve">Tell students they will be modeling the change that occurs during cellular respiration at the atomic-molecular scale. </w:t>
            </w:r>
          </w:p>
        </w:tc>
      </w:tr>
      <w:tr w:rsidR="0038567E" w:rsidRPr="001A4229" w14:paraId="7D47781F" w14:textId="77777777" w:rsidTr="0070543E">
        <w:trPr>
          <w:trHeight w:val="350"/>
        </w:trPr>
        <w:tc>
          <w:tcPr>
            <w:tcW w:w="9576" w:type="dxa"/>
          </w:tcPr>
          <w:p w14:paraId="57E432C0" w14:textId="77777777" w:rsidR="0038567E" w:rsidRPr="00F76A00" w:rsidRDefault="0038567E" w:rsidP="004928E9">
            <w:pPr>
              <w:pStyle w:val="ListParagraph"/>
              <w:numPr>
                <w:ilvl w:val="0"/>
                <w:numId w:val="10"/>
              </w:numPr>
              <w:tabs>
                <w:tab w:val="clear" w:pos="720"/>
              </w:tabs>
              <w:ind w:left="342" w:hanging="342"/>
              <w:rPr>
                <w:b/>
                <w:bCs/>
              </w:rPr>
            </w:pPr>
            <w:r>
              <w:rPr>
                <w:b/>
                <w:bCs/>
              </w:rPr>
              <w:t xml:space="preserve">Introduce students to the three different ways we represent molecules in the </w:t>
            </w:r>
            <w:r>
              <w:rPr>
                <w:b/>
                <w:bCs/>
                <w:i/>
              </w:rPr>
              <w:t>Carbon TIME</w:t>
            </w:r>
            <w:r>
              <w:rPr>
                <w:b/>
                <w:bCs/>
              </w:rPr>
              <w:t xml:space="preserve"> units.</w:t>
            </w:r>
          </w:p>
          <w:p w14:paraId="687BD294" w14:textId="3510ED2E" w:rsidR="0038567E" w:rsidRDefault="0038567E" w:rsidP="00DC53E3">
            <w:r>
              <w:rPr>
                <w:bCs/>
              </w:rPr>
              <w:t xml:space="preserve">Post a copy of the </w:t>
            </w:r>
            <w:r w:rsidRPr="00853CFE">
              <w:rPr>
                <w:color w:val="00B050"/>
              </w:rPr>
              <w:t xml:space="preserve">Three Ways to Represent Glucose 11 x 17 Poster </w:t>
            </w:r>
            <w:r>
              <w:t xml:space="preserve">in your classroom and display </w:t>
            </w:r>
            <w:r w:rsidR="00617E2A">
              <w:t>Slide</w:t>
            </w:r>
            <w:r>
              <w:t xml:space="preserve"> 6 in the PPT. Have students discuss the differences in the three different images we use in the </w:t>
            </w:r>
            <w:r>
              <w:rPr>
                <w:i/>
              </w:rPr>
              <w:t>Carbon TIME</w:t>
            </w:r>
            <w:r>
              <w:t xml:space="preserve"> Units to represent molecules.</w:t>
            </w:r>
          </w:p>
          <w:p w14:paraId="714A6801" w14:textId="77777777" w:rsidR="0038567E" w:rsidRDefault="0038567E" w:rsidP="007033CC">
            <w:pPr>
              <w:pStyle w:val="ListParagraph"/>
              <w:numPr>
                <w:ilvl w:val="0"/>
                <w:numId w:val="22"/>
              </w:numPr>
              <w:ind w:left="342"/>
              <w:rPr>
                <w:bCs/>
              </w:rPr>
            </w:pPr>
            <w:r>
              <w:rPr>
                <w:bCs/>
              </w:rPr>
              <w:t>The first form uses letters and numbers. Each letter represents a type of atom and each number indicates how many of that atom are in the molecule.</w:t>
            </w:r>
          </w:p>
          <w:p w14:paraId="4E84F250" w14:textId="77777777" w:rsidR="0038567E" w:rsidRDefault="0038567E" w:rsidP="007033CC">
            <w:pPr>
              <w:pStyle w:val="ListParagraph"/>
              <w:numPr>
                <w:ilvl w:val="0"/>
                <w:numId w:val="22"/>
              </w:numPr>
              <w:ind w:left="342"/>
              <w:rPr>
                <w:bCs/>
              </w:rPr>
            </w:pPr>
            <w:r>
              <w:rPr>
                <w:bCs/>
              </w:rPr>
              <w:t>The second form uses letters and sticks. Each letter represents an atom, and each stick represents a bond.</w:t>
            </w:r>
          </w:p>
          <w:p w14:paraId="5D50BBF4" w14:textId="77777777" w:rsidR="0038567E" w:rsidRPr="001A4229" w:rsidRDefault="0038567E" w:rsidP="007033CC">
            <w:pPr>
              <w:pStyle w:val="ListParagraph"/>
              <w:numPr>
                <w:ilvl w:val="0"/>
                <w:numId w:val="22"/>
              </w:numPr>
              <w:ind w:left="346"/>
              <w:contextualSpacing w:val="0"/>
              <w:rPr>
                <w:bCs/>
              </w:rPr>
            </w:pPr>
            <w:r w:rsidRPr="001A4229">
              <w:rPr>
                <w:bCs/>
              </w:rPr>
              <w:t>The third form uses balls and sticks. Each ball represents an atom, and each stick represents a bond.</w:t>
            </w:r>
          </w:p>
        </w:tc>
      </w:tr>
      <w:tr w:rsidR="0038567E" w:rsidRPr="001A4229" w14:paraId="796754CF" w14:textId="77777777" w:rsidTr="0070543E">
        <w:trPr>
          <w:trHeight w:val="90"/>
        </w:trPr>
        <w:tc>
          <w:tcPr>
            <w:tcW w:w="9576" w:type="dxa"/>
          </w:tcPr>
          <w:p w14:paraId="39D84076" w14:textId="77777777" w:rsidR="0038567E" w:rsidRPr="001A4229" w:rsidRDefault="0038567E" w:rsidP="004928E9">
            <w:pPr>
              <w:pStyle w:val="ListParagraph"/>
              <w:numPr>
                <w:ilvl w:val="0"/>
                <w:numId w:val="10"/>
              </w:numPr>
              <w:tabs>
                <w:tab w:val="clear" w:pos="720"/>
              </w:tabs>
              <w:ind w:left="342" w:hanging="342"/>
              <w:rPr>
                <w:b/>
                <w:bCs/>
              </w:rPr>
            </w:pPr>
            <w:bookmarkStart w:id="5" w:name="OLE_LINK5"/>
            <w:bookmarkStart w:id="6" w:name="OLE_LINK6"/>
            <w:r w:rsidRPr="001A4229">
              <w:rPr>
                <w:b/>
                <w:bCs/>
              </w:rPr>
              <w:t>Prepare for building molecular models.</w:t>
            </w:r>
          </w:p>
          <w:bookmarkEnd w:id="5"/>
          <w:bookmarkEnd w:id="6"/>
          <w:p w14:paraId="382DCACE" w14:textId="57D41B49" w:rsidR="0038567E" w:rsidRDefault="0038567E" w:rsidP="00DC53E3">
            <w:pPr>
              <w:rPr>
                <w:bCs/>
              </w:rPr>
            </w:pPr>
            <w:r>
              <w:rPr>
                <w:bCs/>
              </w:rPr>
              <w:lastRenderedPageBreak/>
              <w:t xml:space="preserve">Display </w:t>
            </w:r>
            <w:r w:rsidR="00617E2A">
              <w:rPr>
                <w:bCs/>
              </w:rPr>
              <w:t>Slide</w:t>
            </w:r>
            <w:r>
              <w:rPr>
                <w:bCs/>
              </w:rPr>
              <w:t xml:space="preserve"> 7 of the PPT. </w:t>
            </w:r>
            <w:r w:rsidRPr="002E253A">
              <w:rPr>
                <w:bCs/>
              </w:rPr>
              <w:t xml:space="preserve">Divide the class into pairs and give each pair a molecular model kit, a set of </w:t>
            </w:r>
            <w:r w:rsidRPr="00853CFE">
              <w:rPr>
                <w:bCs/>
                <w:color w:val="00B050"/>
              </w:rPr>
              <w:t>Forms of Energy Cards</w:t>
            </w:r>
            <w:r w:rsidRPr="002E253A">
              <w:rPr>
                <w:bCs/>
              </w:rPr>
              <w:t xml:space="preserve">, and </w:t>
            </w:r>
            <w:r w:rsidRPr="00853CFE">
              <w:rPr>
                <w:bCs/>
                <w:color w:val="00B050"/>
              </w:rPr>
              <w:t>Molecular Models 11 x 17 Placemat</w:t>
            </w:r>
            <w:r w:rsidRPr="002E253A">
              <w:rPr>
                <w:bCs/>
              </w:rPr>
              <w:t xml:space="preserve">. Pass out one copy of </w:t>
            </w:r>
            <w:r>
              <w:rPr>
                <w:bCs/>
                <w:color w:val="0000FF"/>
              </w:rPr>
              <w:t>4.1</w:t>
            </w:r>
            <w:r w:rsidRPr="008304B0">
              <w:rPr>
                <w:bCs/>
                <w:color w:val="0000FF"/>
              </w:rPr>
              <w:t xml:space="preserve"> Molecular Models for </w:t>
            </w:r>
            <w:r>
              <w:rPr>
                <w:bCs/>
                <w:color w:val="0000FF"/>
              </w:rPr>
              <w:t xml:space="preserve">Fungi </w:t>
            </w:r>
            <w:r w:rsidRPr="008304B0">
              <w:rPr>
                <w:bCs/>
                <w:color w:val="0000FF"/>
              </w:rPr>
              <w:t>Cellular Respiration Worksheet</w:t>
            </w:r>
            <w:r w:rsidRPr="002E253A">
              <w:rPr>
                <w:bCs/>
              </w:rPr>
              <w:t xml:space="preserve"> to </w:t>
            </w:r>
            <w:r w:rsidRPr="0070543E">
              <w:rPr>
                <w:bCs/>
                <w:color w:val="000000"/>
              </w:rPr>
              <w:t>each</w:t>
            </w:r>
            <w:r w:rsidRPr="002E253A">
              <w:rPr>
                <w:bCs/>
              </w:rPr>
              <w:t xml:space="preserve"> student.</w:t>
            </w:r>
          </w:p>
          <w:p w14:paraId="4FCA15CE" w14:textId="77777777" w:rsidR="0038567E" w:rsidRPr="008304B0" w:rsidRDefault="0038567E" w:rsidP="007033CC">
            <w:pPr>
              <w:pStyle w:val="ListParagraph"/>
              <w:numPr>
                <w:ilvl w:val="0"/>
                <w:numId w:val="15"/>
              </w:numPr>
              <w:ind w:left="342" w:hanging="342"/>
              <w:rPr>
                <w:bCs/>
              </w:rPr>
            </w:pPr>
            <w:r w:rsidRPr="008304B0">
              <w:rPr>
                <w:bCs/>
              </w:rPr>
              <w:t>Tell students that they’ll be using molecular models to model the process of cellular respiration, which will help them answer several of their unanswered questions.</w:t>
            </w:r>
          </w:p>
          <w:p w14:paraId="16B358EE" w14:textId="312FA22F" w:rsidR="0038567E" w:rsidRPr="001A4229" w:rsidRDefault="0038567E" w:rsidP="007033CC">
            <w:pPr>
              <w:pStyle w:val="ListParagraph"/>
              <w:numPr>
                <w:ilvl w:val="0"/>
                <w:numId w:val="15"/>
              </w:numPr>
              <w:ind w:left="342" w:hanging="342"/>
              <w:rPr>
                <w:bCs/>
              </w:rPr>
            </w:pPr>
            <w:bookmarkStart w:id="7" w:name="OLE_LINK7"/>
            <w:bookmarkStart w:id="8" w:name="OLE_LINK8"/>
            <w:r w:rsidRPr="001A4229">
              <w:rPr>
                <w:bCs/>
              </w:rPr>
              <w:t xml:space="preserve">Show students </w:t>
            </w:r>
            <w:r w:rsidR="00617E2A">
              <w:rPr>
                <w:bCs/>
              </w:rPr>
              <w:t>Slide</w:t>
            </w:r>
            <w:r w:rsidRPr="001A4229">
              <w:rPr>
                <w:bCs/>
              </w:rPr>
              <w:t xml:space="preserve"> </w:t>
            </w:r>
            <w:r>
              <w:rPr>
                <w:bCs/>
              </w:rPr>
              <w:t>7</w:t>
            </w:r>
            <w:r w:rsidRPr="001A4229">
              <w:t xml:space="preserve"> to explain the bonding of atoms in molecules. Tell students that the rules on this slide are important because they apply to all molecules that they will make in all </w:t>
            </w:r>
            <w:r w:rsidRPr="001A4229">
              <w:rPr>
                <w:i/>
              </w:rPr>
              <w:t>Carbon TIME</w:t>
            </w:r>
            <w:r w:rsidRPr="001A4229">
              <w:t xml:space="preserve"> units.</w:t>
            </w:r>
            <w:bookmarkEnd w:id="7"/>
            <w:bookmarkEnd w:id="8"/>
          </w:p>
        </w:tc>
      </w:tr>
      <w:tr w:rsidR="0038567E" w:rsidRPr="001A4229" w14:paraId="53AF961E" w14:textId="77777777" w:rsidTr="0070543E">
        <w:trPr>
          <w:trHeight w:val="413"/>
        </w:trPr>
        <w:tc>
          <w:tcPr>
            <w:tcW w:w="9576" w:type="dxa"/>
          </w:tcPr>
          <w:p w14:paraId="0C2D8BCD" w14:textId="77777777" w:rsidR="0038567E" w:rsidRDefault="0038567E" w:rsidP="004928E9">
            <w:pPr>
              <w:pStyle w:val="ListParagraph"/>
              <w:numPr>
                <w:ilvl w:val="0"/>
                <w:numId w:val="10"/>
              </w:numPr>
              <w:tabs>
                <w:tab w:val="clear" w:pos="720"/>
              </w:tabs>
              <w:ind w:left="342" w:hanging="342"/>
              <w:contextualSpacing w:val="0"/>
              <w:rPr>
                <w:b/>
                <w:bCs/>
              </w:rPr>
            </w:pPr>
            <w:r w:rsidRPr="00D06115">
              <w:rPr>
                <w:b/>
                <w:bCs/>
              </w:rPr>
              <w:lastRenderedPageBreak/>
              <w:t>Have students use the molecular model kits to construct the reactants.</w:t>
            </w:r>
          </w:p>
          <w:p w14:paraId="4A590207" w14:textId="0B6D3241" w:rsidR="0038567E" w:rsidRPr="001A4229" w:rsidRDefault="0038567E" w:rsidP="00DC53E3">
            <w:r w:rsidRPr="001A4229">
              <w:rPr>
                <w:bCs/>
              </w:rPr>
              <w:t xml:space="preserve">Use </w:t>
            </w:r>
            <w:r w:rsidR="00617E2A">
              <w:rPr>
                <w:bCs/>
              </w:rPr>
              <w:t>Slide</w:t>
            </w:r>
            <w:r w:rsidRPr="001A4229">
              <w:rPr>
                <w:bCs/>
              </w:rPr>
              <w:t xml:space="preserve"> </w:t>
            </w:r>
            <w:r>
              <w:rPr>
                <w:bCs/>
              </w:rPr>
              <w:t>8</w:t>
            </w:r>
            <w:r w:rsidRPr="001A4229">
              <w:rPr>
                <w:bCs/>
              </w:rPr>
              <w:t xml:space="preserve"> to show instructions to construct the reactants: </w:t>
            </w:r>
            <w:r>
              <w:rPr>
                <w:bCs/>
              </w:rPr>
              <w:t>glucose</w:t>
            </w:r>
            <w:r w:rsidRPr="001A4229">
              <w:rPr>
                <w:bCs/>
              </w:rPr>
              <w:t xml:space="preserve"> and oxygen. Students can also follow instructions in Part B of their worksheet.</w:t>
            </w:r>
          </w:p>
        </w:tc>
      </w:tr>
      <w:tr w:rsidR="0038567E" w:rsidRPr="001A4229" w14:paraId="769D998C" w14:textId="77777777" w:rsidTr="0070543E">
        <w:trPr>
          <w:trHeight w:val="413"/>
        </w:trPr>
        <w:tc>
          <w:tcPr>
            <w:tcW w:w="9576" w:type="dxa"/>
          </w:tcPr>
          <w:p w14:paraId="121ED2FF" w14:textId="77777777" w:rsidR="0038567E" w:rsidRDefault="0038567E" w:rsidP="004928E9">
            <w:pPr>
              <w:pStyle w:val="ListParagraph"/>
              <w:numPr>
                <w:ilvl w:val="0"/>
                <w:numId w:val="10"/>
              </w:numPr>
              <w:tabs>
                <w:tab w:val="clear" w:pos="720"/>
              </w:tabs>
              <w:ind w:left="342" w:hanging="342"/>
              <w:rPr>
                <w:b/>
                <w:bCs/>
              </w:rPr>
            </w:pPr>
            <w:r>
              <w:rPr>
                <w:b/>
                <w:bCs/>
              </w:rPr>
              <w:t>Check students’ work for the reactants.</w:t>
            </w:r>
          </w:p>
          <w:p w14:paraId="439128CC" w14:textId="2B47972B" w:rsidR="0038567E" w:rsidRPr="008304B0" w:rsidRDefault="0038567E" w:rsidP="00DC53E3">
            <w:pPr>
              <w:rPr>
                <w:bCs/>
              </w:rPr>
            </w:pPr>
            <w:r w:rsidRPr="008304B0">
              <w:rPr>
                <w:bCs/>
              </w:rPr>
              <w:t xml:space="preserve">Show </w:t>
            </w:r>
            <w:r w:rsidR="00617E2A">
              <w:rPr>
                <w:bCs/>
              </w:rPr>
              <w:t>Slide</w:t>
            </w:r>
            <w:r w:rsidRPr="008304B0">
              <w:rPr>
                <w:bCs/>
              </w:rPr>
              <w:t xml:space="preserve"> </w:t>
            </w:r>
            <w:r>
              <w:rPr>
                <w:bCs/>
              </w:rPr>
              <w:t>9</w:t>
            </w:r>
            <w:r>
              <w:rPr>
                <w:rFonts w:eastAsia="SimSun" w:hint="eastAsia"/>
                <w:bCs/>
                <w:lang w:eastAsia="zh-CN"/>
              </w:rPr>
              <w:t xml:space="preserve"> in the PPT</w:t>
            </w:r>
            <w:r w:rsidRPr="008304B0">
              <w:rPr>
                <w:bCs/>
              </w:rPr>
              <w:t>.</w:t>
            </w:r>
          </w:p>
          <w:p w14:paraId="32D701BD" w14:textId="77777777" w:rsidR="0038567E" w:rsidRPr="001A4229" w:rsidRDefault="0038567E" w:rsidP="007033CC">
            <w:pPr>
              <w:pStyle w:val="ListParagraph"/>
              <w:numPr>
                <w:ilvl w:val="0"/>
                <w:numId w:val="16"/>
              </w:numPr>
              <w:ind w:left="342"/>
              <w:rPr>
                <w:b/>
                <w:bCs/>
              </w:rPr>
            </w:pPr>
            <w:r w:rsidRPr="008304B0">
              <w:rPr>
                <w:bCs/>
              </w:rPr>
              <w:t>Have students compare their own molecule with the picture on the slide.</w:t>
            </w:r>
          </w:p>
          <w:p w14:paraId="7D6A6B26" w14:textId="77777777" w:rsidR="0038567E" w:rsidRPr="001A4229" w:rsidRDefault="0038567E" w:rsidP="007033CC">
            <w:pPr>
              <w:pStyle w:val="ListParagraph"/>
              <w:numPr>
                <w:ilvl w:val="0"/>
                <w:numId w:val="16"/>
              </w:numPr>
              <w:ind w:left="342"/>
              <w:rPr>
                <w:b/>
                <w:bCs/>
              </w:rPr>
            </w:pPr>
            <w:r w:rsidRPr="001A4229">
              <w:t xml:space="preserve">Slide </w:t>
            </w:r>
            <w:r>
              <w:t>10</w:t>
            </w:r>
            <w:r w:rsidRPr="001A4229">
              <w:t xml:space="preserve"> shows an </w:t>
            </w:r>
            <w:r w:rsidRPr="001A4229">
              <w:rPr>
                <w:b/>
              </w:rPr>
              <w:t>important message</w:t>
            </w:r>
            <w:r w:rsidRPr="001A4229">
              <w:t>: after students create their reactant molecules, make sure they put away all unused pieces of their molecule kits. This helps reinforce that the matter and energy in the reactants are conserved through the chemical change, and that only the materials from the reactants are used to build the products.</w:t>
            </w:r>
          </w:p>
        </w:tc>
      </w:tr>
      <w:tr w:rsidR="0038567E" w:rsidRPr="00033EDA" w14:paraId="12C2217E" w14:textId="77777777" w:rsidTr="0070543E">
        <w:trPr>
          <w:trHeight w:val="413"/>
        </w:trPr>
        <w:tc>
          <w:tcPr>
            <w:tcW w:w="9576" w:type="dxa"/>
          </w:tcPr>
          <w:p w14:paraId="17187CBC" w14:textId="6DDABC6E" w:rsidR="0038567E" w:rsidRDefault="0070543E" w:rsidP="004928E9">
            <w:pPr>
              <w:pStyle w:val="ListParagraph"/>
              <w:numPr>
                <w:ilvl w:val="0"/>
                <w:numId w:val="10"/>
              </w:numPr>
              <w:tabs>
                <w:tab w:val="clear" w:pos="720"/>
              </w:tabs>
              <w:ind w:left="342" w:hanging="342"/>
              <w:rPr>
                <w:b/>
                <w:bCs/>
              </w:rPr>
            </w:pPr>
            <w:r>
              <w:rPr>
                <w:b/>
                <w:bCs/>
              </w:rPr>
              <w:t>Have students construct a model of the product molecules</w:t>
            </w:r>
          </w:p>
          <w:p w14:paraId="2175E8ED" w14:textId="49ABF44D" w:rsidR="0038567E" w:rsidRDefault="0038567E" w:rsidP="00DC53E3">
            <w:pPr>
              <w:rPr>
                <w:bCs/>
              </w:rPr>
            </w:pPr>
            <w:r>
              <w:rPr>
                <w:bCs/>
              </w:rPr>
              <w:t xml:space="preserve">Show </w:t>
            </w:r>
            <w:r w:rsidR="00617E2A">
              <w:rPr>
                <w:bCs/>
              </w:rPr>
              <w:t>Slide</w:t>
            </w:r>
            <w:r>
              <w:rPr>
                <w:bCs/>
              </w:rPr>
              <w:t xml:space="preserve"> 11</w:t>
            </w:r>
            <w:r>
              <w:rPr>
                <w:rFonts w:eastAsia="SimSun" w:hint="eastAsia"/>
                <w:bCs/>
                <w:lang w:eastAsia="zh-CN"/>
              </w:rPr>
              <w:t xml:space="preserve"> in the PPT</w:t>
            </w:r>
            <w:r w:rsidR="0070543E">
              <w:rPr>
                <w:bCs/>
              </w:rPr>
              <w:t xml:space="preserve"> </w:t>
            </w:r>
            <w:r w:rsidR="0070543E" w:rsidRPr="0070543E">
              <w:rPr>
                <w:bCs/>
              </w:rPr>
              <w:t>and have students re-arrange the atoms to make molecules of CO</w:t>
            </w:r>
            <w:r w:rsidR="0070543E" w:rsidRPr="0070543E">
              <w:rPr>
                <w:bCs/>
                <w:vertAlign w:val="subscript"/>
              </w:rPr>
              <w:t>2</w:t>
            </w:r>
            <w:r w:rsidR="0070543E" w:rsidRPr="0070543E">
              <w:rPr>
                <w:bCs/>
              </w:rPr>
              <w:t xml:space="preserve"> and H</w:t>
            </w:r>
            <w:r w:rsidR="0070543E" w:rsidRPr="0070543E">
              <w:rPr>
                <w:bCs/>
                <w:vertAlign w:val="subscript"/>
              </w:rPr>
              <w:t>2</w:t>
            </w:r>
            <w:r w:rsidR="0070543E" w:rsidRPr="0070543E">
              <w:rPr>
                <w:bCs/>
              </w:rPr>
              <w:t xml:space="preserve">O. Tell students to follow the instructions in steps 3 and 4 in Part B of the worksheet to construct their products. </w:t>
            </w:r>
          </w:p>
          <w:p w14:paraId="4375A184" w14:textId="487CEFE8" w:rsidR="0038567E" w:rsidRPr="0070543E" w:rsidRDefault="0070543E" w:rsidP="0070543E">
            <w:pPr>
              <w:pStyle w:val="ListParagraph"/>
              <w:numPr>
                <w:ilvl w:val="0"/>
                <w:numId w:val="13"/>
              </w:numPr>
              <w:rPr>
                <w:bCs/>
              </w:rPr>
            </w:pPr>
            <w:r w:rsidRPr="0070543E">
              <w:rPr>
                <w:bCs/>
              </w:rPr>
              <w:t>To do this, they will need to move their molecules from the reactants side to the products side of the placemat</w:t>
            </w:r>
            <w:r w:rsidRPr="0070543E">
              <w:rPr>
                <w:bCs/>
                <w:i/>
                <w:iCs/>
              </w:rPr>
              <w:t>.</w:t>
            </w:r>
            <w:r w:rsidRPr="0070543E">
              <w:rPr>
                <w:bCs/>
              </w:rPr>
              <w:t xml:space="preserve"> Explain to students that atoms last forever, so they should not add or subtract atoms when they change the reactant molecule into product molecules. </w:t>
            </w:r>
          </w:p>
        </w:tc>
      </w:tr>
      <w:tr w:rsidR="0038567E" w:rsidRPr="001A4229" w14:paraId="305810CE" w14:textId="77777777" w:rsidTr="0070543E">
        <w:trPr>
          <w:trHeight w:val="926"/>
        </w:trPr>
        <w:tc>
          <w:tcPr>
            <w:tcW w:w="9576" w:type="dxa"/>
          </w:tcPr>
          <w:p w14:paraId="710AF391" w14:textId="77777777" w:rsidR="0038567E" w:rsidRDefault="0038567E" w:rsidP="004928E9">
            <w:pPr>
              <w:pStyle w:val="ListParagraph"/>
              <w:numPr>
                <w:ilvl w:val="0"/>
                <w:numId w:val="10"/>
              </w:numPr>
              <w:tabs>
                <w:tab w:val="clear" w:pos="720"/>
              </w:tabs>
              <w:ind w:left="342" w:hanging="342"/>
              <w:rPr>
                <w:b/>
              </w:rPr>
            </w:pPr>
            <w:r>
              <w:rPr>
                <w:b/>
              </w:rPr>
              <w:t>Check students’ work for the products.</w:t>
            </w:r>
          </w:p>
          <w:p w14:paraId="4C2EFFA1" w14:textId="6AF17070" w:rsidR="0038567E" w:rsidRPr="008304B0" w:rsidRDefault="0038567E" w:rsidP="00DC53E3">
            <w:r w:rsidRPr="008304B0">
              <w:t>Show</w:t>
            </w:r>
            <w:r>
              <w:t xml:space="preserve"> </w:t>
            </w:r>
            <w:r w:rsidR="00617E2A">
              <w:t>Slide</w:t>
            </w:r>
            <w:r>
              <w:t xml:space="preserve"> 1</w:t>
            </w:r>
            <w:r w:rsidR="0070543E">
              <w:rPr>
                <w:rFonts w:eastAsia="SimSun"/>
                <w:lang w:eastAsia="zh-CN"/>
              </w:rPr>
              <w:t>2</w:t>
            </w:r>
            <w:r>
              <w:rPr>
                <w:rFonts w:eastAsia="SimSun"/>
                <w:lang w:eastAsia="zh-CN"/>
              </w:rPr>
              <w:t xml:space="preserve"> </w:t>
            </w:r>
            <w:r>
              <w:rPr>
                <w:rFonts w:eastAsia="SimSun" w:hint="eastAsia"/>
                <w:lang w:eastAsia="zh-CN"/>
              </w:rPr>
              <w:t>in the PPT</w:t>
            </w:r>
            <w:r w:rsidRPr="008304B0">
              <w:t>.</w:t>
            </w:r>
          </w:p>
          <w:p w14:paraId="4211AA5D" w14:textId="77777777" w:rsidR="0038567E" w:rsidRPr="001A4229" w:rsidRDefault="0038567E" w:rsidP="007033CC">
            <w:pPr>
              <w:pStyle w:val="ListParagraph"/>
              <w:numPr>
                <w:ilvl w:val="0"/>
                <w:numId w:val="17"/>
              </w:numPr>
              <w:spacing w:after="0"/>
              <w:ind w:left="342"/>
              <w:rPr>
                <w:b/>
              </w:rPr>
            </w:pPr>
            <w:r w:rsidRPr="008304B0">
              <w:t>Have students compare their own molecule with the picture on the slide.</w:t>
            </w:r>
          </w:p>
          <w:p w14:paraId="3AC19AAF" w14:textId="2379880C" w:rsidR="0038567E" w:rsidRPr="001A4229" w:rsidRDefault="0038567E" w:rsidP="007033CC">
            <w:pPr>
              <w:pStyle w:val="ListParagraph"/>
              <w:numPr>
                <w:ilvl w:val="0"/>
                <w:numId w:val="17"/>
              </w:numPr>
              <w:ind w:left="346"/>
              <w:rPr>
                <w:b/>
              </w:rPr>
            </w:pPr>
            <w:r w:rsidRPr="001A4229">
              <w:t xml:space="preserve">Use </w:t>
            </w:r>
            <w:r w:rsidR="00617E2A">
              <w:t>Slide</w:t>
            </w:r>
            <w:r w:rsidRPr="001A4229">
              <w:t xml:space="preserve"> 1</w:t>
            </w:r>
            <w:r w:rsidR="0070543E">
              <w:t>3</w:t>
            </w:r>
            <w:r w:rsidRPr="001A4229">
              <w:t xml:space="preserve"> to compare the reactants and products. </w:t>
            </w:r>
          </w:p>
        </w:tc>
      </w:tr>
      <w:tr w:rsidR="0038567E" w:rsidRPr="001A4229" w14:paraId="42802911" w14:textId="77777777" w:rsidTr="0070543E">
        <w:trPr>
          <w:trHeight w:val="1052"/>
        </w:trPr>
        <w:tc>
          <w:tcPr>
            <w:tcW w:w="9576" w:type="dxa"/>
          </w:tcPr>
          <w:p w14:paraId="4538A6F2" w14:textId="77777777" w:rsidR="0038567E" w:rsidRPr="00EE6E59" w:rsidRDefault="0038567E" w:rsidP="004928E9">
            <w:pPr>
              <w:pStyle w:val="ListParagraph"/>
              <w:numPr>
                <w:ilvl w:val="0"/>
                <w:numId w:val="10"/>
              </w:numPr>
              <w:tabs>
                <w:tab w:val="clear" w:pos="720"/>
              </w:tabs>
              <w:ind w:left="432" w:hanging="432"/>
            </w:pPr>
            <w:r w:rsidRPr="00EE6E59">
              <w:rPr>
                <w:b/>
              </w:rPr>
              <w:t>Have students watch an animation of the chemical change.</w:t>
            </w:r>
            <w:r w:rsidRPr="00EE6E59">
              <w:t xml:space="preserve"> </w:t>
            </w:r>
          </w:p>
          <w:p w14:paraId="29696B4E" w14:textId="276E713F" w:rsidR="0038567E" w:rsidRDefault="0038567E" w:rsidP="00DC53E3">
            <w:r>
              <w:t xml:space="preserve">Show </w:t>
            </w:r>
            <w:r w:rsidR="00617E2A">
              <w:t>Slide</w:t>
            </w:r>
            <w:r>
              <w:t>s 1</w:t>
            </w:r>
            <w:r w:rsidR="0070543E">
              <w:t>4-20</w:t>
            </w:r>
            <w:r w:rsidRPr="00EE6E59">
              <w:t xml:space="preserve"> in the PPT to help students make connections between what is happening in the animation and the molecular models they made.</w:t>
            </w:r>
          </w:p>
          <w:p w14:paraId="4C465D90" w14:textId="34678F11" w:rsidR="0038567E" w:rsidRPr="001A4229" w:rsidRDefault="0038567E" w:rsidP="007033CC">
            <w:pPr>
              <w:pStyle w:val="ListParagraph"/>
              <w:numPr>
                <w:ilvl w:val="0"/>
                <w:numId w:val="19"/>
              </w:numPr>
              <w:ind w:left="406"/>
              <w:rPr>
                <w:b/>
                <w:bCs/>
              </w:rPr>
            </w:pPr>
            <w:r w:rsidRPr="001A4229">
              <w:t xml:space="preserve">For each </w:t>
            </w:r>
            <w:r w:rsidR="007C0F58">
              <w:t>s</w:t>
            </w:r>
            <w:r w:rsidR="00617E2A">
              <w:t>lide</w:t>
            </w:r>
            <w:r w:rsidRPr="001A4229">
              <w:t>, focus on different atoms and forms of energy and how they change. The animation draws attention to where they atoms begin and end in the reaction.</w:t>
            </w:r>
          </w:p>
        </w:tc>
      </w:tr>
      <w:tr w:rsidR="001C4F1E" w:rsidRPr="001A4229" w14:paraId="4373DD2B" w14:textId="77777777" w:rsidTr="0070543E">
        <w:trPr>
          <w:trHeight w:val="935"/>
        </w:trPr>
        <w:tc>
          <w:tcPr>
            <w:tcW w:w="9576" w:type="dxa"/>
          </w:tcPr>
          <w:p w14:paraId="74FFE7DD" w14:textId="2697F33F" w:rsidR="001C4F1E" w:rsidRPr="002E33D3" w:rsidRDefault="001C4F1E" w:rsidP="002E33D3">
            <w:pPr>
              <w:pStyle w:val="ListParagraph"/>
              <w:numPr>
                <w:ilvl w:val="0"/>
                <w:numId w:val="10"/>
              </w:numPr>
              <w:tabs>
                <w:tab w:val="clear" w:pos="720"/>
              </w:tabs>
              <w:ind w:left="431" w:hanging="450"/>
              <w:rPr>
                <w:b/>
              </w:rPr>
            </w:pPr>
            <w:r w:rsidRPr="002E33D3">
              <w:rPr>
                <w:b/>
              </w:rPr>
              <w:t>Have students record their results.</w:t>
            </w:r>
          </w:p>
          <w:p w14:paraId="186F049F" w14:textId="77777777" w:rsidR="001C4F1E" w:rsidRPr="00553A39" w:rsidRDefault="001C4F1E" w:rsidP="001C4F1E">
            <w:pPr>
              <w:rPr>
                <w:bCs/>
              </w:rPr>
            </w:pPr>
            <w:r w:rsidRPr="00553A39">
              <w:rPr>
                <w:bCs/>
              </w:rPr>
              <w:t>Show slide 2</w:t>
            </w:r>
            <w:r>
              <w:rPr>
                <w:bCs/>
              </w:rPr>
              <w:t>1</w:t>
            </w:r>
            <w:r w:rsidRPr="00553A39">
              <w:rPr>
                <w:bCs/>
              </w:rPr>
              <w:t xml:space="preserve"> in the PPT. </w:t>
            </w:r>
          </w:p>
          <w:p w14:paraId="2ADEE13E" w14:textId="3E3216CA" w:rsidR="001C4F1E" w:rsidRPr="0070543E" w:rsidRDefault="001C4F1E" w:rsidP="001C4F1E">
            <w:pPr>
              <w:pStyle w:val="ListParagraph"/>
              <w:numPr>
                <w:ilvl w:val="0"/>
                <w:numId w:val="19"/>
              </w:numPr>
              <w:ind w:left="403"/>
              <w:rPr>
                <w:bCs/>
              </w:rPr>
            </w:pPr>
            <w:r w:rsidRPr="00946658">
              <w:rPr>
                <w:bCs/>
              </w:rPr>
              <w:t xml:space="preserve">Tell students to complete Part C of their worksheet to trace the atoms during the chemical change. </w:t>
            </w:r>
          </w:p>
        </w:tc>
      </w:tr>
      <w:tr w:rsidR="001C4F1E" w:rsidRPr="001A4229" w14:paraId="3DFEAD7E" w14:textId="77777777" w:rsidTr="0070543E">
        <w:trPr>
          <w:trHeight w:val="620"/>
        </w:trPr>
        <w:tc>
          <w:tcPr>
            <w:tcW w:w="9576" w:type="dxa"/>
          </w:tcPr>
          <w:p w14:paraId="07F8B236" w14:textId="77777777" w:rsidR="001C4F1E" w:rsidRDefault="001C4F1E" w:rsidP="002E33D3">
            <w:pPr>
              <w:pStyle w:val="ListParagraph"/>
              <w:numPr>
                <w:ilvl w:val="0"/>
                <w:numId w:val="10"/>
              </w:numPr>
              <w:tabs>
                <w:tab w:val="clear" w:pos="720"/>
              </w:tabs>
              <w:ind w:left="431" w:hanging="431"/>
              <w:rPr>
                <w:b/>
              </w:rPr>
            </w:pPr>
            <w:r>
              <w:rPr>
                <w:b/>
              </w:rPr>
              <w:t>Have students record their results.</w:t>
            </w:r>
          </w:p>
          <w:p w14:paraId="6AD9697A" w14:textId="77777777" w:rsidR="001C4F1E" w:rsidRPr="002C2607" w:rsidRDefault="001C4F1E" w:rsidP="001C4F1E">
            <w:pPr>
              <w:rPr>
                <w:bCs/>
              </w:rPr>
            </w:pPr>
            <w:r w:rsidRPr="002C2607">
              <w:rPr>
                <w:bCs/>
              </w:rPr>
              <w:t>Show slide 2</w:t>
            </w:r>
            <w:r>
              <w:rPr>
                <w:bCs/>
              </w:rPr>
              <w:t>2</w:t>
            </w:r>
            <w:r w:rsidRPr="002C2607">
              <w:rPr>
                <w:bCs/>
              </w:rPr>
              <w:t xml:space="preserve"> in the PPT. </w:t>
            </w:r>
          </w:p>
          <w:p w14:paraId="5FEDB9D3" w14:textId="5029D930" w:rsidR="001C4F1E" w:rsidRPr="0070543E" w:rsidRDefault="001C4F1E" w:rsidP="001C4F1E">
            <w:pPr>
              <w:pStyle w:val="ListParagraph"/>
              <w:numPr>
                <w:ilvl w:val="0"/>
                <w:numId w:val="19"/>
              </w:numPr>
              <w:ind w:left="431"/>
              <w:rPr>
                <w:b/>
                <w:bCs/>
              </w:rPr>
            </w:pPr>
            <w:r w:rsidRPr="00946658">
              <w:rPr>
                <w:bCs/>
              </w:rPr>
              <w:lastRenderedPageBreak/>
              <w:t xml:space="preserve">Tell students to complete Part D of their worksheet to trace the energy during the chemical change. </w:t>
            </w:r>
          </w:p>
        </w:tc>
      </w:tr>
      <w:tr w:rsidR="001C4F1E" w:rsidRPr="001A4229" w14:paraId="215AD6CC" w14:textId="77777777" w:rsidTr="0070543E">
        <w:trPr>
          <w:trHeight w:val="620"/>
        </w:trPr>
        <w:tc>
          <w:tcPr>
            <w:tcW w:w="9576" w:type="dxa"/>
          </w:tcPr>
          <w:p w14:paraId="564A17BD" w14:textId="77777777" w:rsidR="001C4F1E" w:rsidRPr="00B54B92" w:rsidRDefault="001C4F1E" w:rsidP="002E33D3">
            <w:pPr>
              <w:pStyle w:val="ListParagraph"/>
              <w:numPr>
                <w:ilvl w:val="0"/>
                <w:numId w:val="10"/>
              </w:numPr>
              <w:tabs>
                <w:tab w:val="clear" w:pos="720"/>
              </w:tabs>
              <w:ind w:left="431" w:hanging="431"/>
              <w:rPr>
                <w:b/>
                <w:bCs/>
              </w:rPr>
            </w:pPr>
            <w:r>
              <w:rPr>
                <w:b/>
                <w:bCs/>
              </w:rPr>
              <w:lastRenderedPageBreak/>
              <w:t>Discuss results with the class.</w:t>
            </w:r>
          </w:p>
          <w:p w14:paraId="737D9582" w14:textId="77777777" w:rsidR="001C4F1E" w:rsidRDefault="001C4F1E" w:rsidP="001C4F1E">
            <w:pPr>
              <w:rPr>
                <w:bCs/>
              </w:rPr>
            </w:pPr>
            <w:r w:rsidRPr="00B54B92">
              <w:rPr>
                <w:bCs/>
              </w:rPr>
              <w:t>Show slide</w:t>
            </w:r>
            <w:r>
              <w:rPr>
                <w:bCs/>
              </w:rPr>
              <w:t xml:space="preserve"> 23</w:t>
            </w:r>
            <w:r>
              <w:rPr>
                <w:rFonts w:eastAsia="SimSun" w:hint="eastAsia"/>
                <w:bCs/>
                <w:lang w:eastAsia="zh-CN"/>
              </w:rPr>
              <w:t xml:space="preserve"> in the PPT</w:t>
            </w:r>
            <w:r>
              <w:rPr>
                <w:bCs/>
              </w:rPr>
              <w:t xml:space="preserve">. </w:t>
            </w:r>
          </w:p>
          <w:p w14:paraId="5DFBD658" w14:textId="33DD92FD" w:rsidR="001C4F1E" w:rsidRPr="001C4F1E" w:rsidRDefault="001C4F1E" w:rsidP="002E33D3">
            <w:pPr>
              <w:pStyle w:val="ListParagraph"/>
              <w:numPr>
                <w:ilvl w:val="0"/>
                <w:numId w:val="47"/>
              </w:numPr>
              <w:ind w:left="431"/>
              <w:rPr>
                <w:b/>
                <w:bCs/>
              </w:rPr>
            </w:pPr>
            <w:r w:rsidRPr="001C4F1E">
              <w:rPr>
                <w:bCs/>
              </w:rPr>
              <w:t>Complete the “check yourself” questions with the class in Part E.</w:t>
            </w:r>
          </w:p>
        </w:tc>
      </w:tr>
      <w:tr w:rsidR="0038567E" w:rsidRPr="001A4229" w14:paraId="2E0691D4" w14:textId="77777777" w:rsidTr="0070543E">
        <w:trPr>
          <w:trHeight w:val="2402"/>
        </w:trPr>
        <w:tc>
          <w:tcPr>
            <w:tcW w:w="9576" w:type="dxa"/>
          </w:tcPr>
          <w:p w14:paraId="2B3DE756" w14:textId="45F77794" w:rsidR="001C4F1E" w:rsidRPr="00EE6E59" w:rsidRDefault="001C4F1E" w:rsidP="002E33D3">
            <w:pPr>
              <w:pStyle w:val="ListParagraph"/>
              <w:numPr>
                <w:ilvl w:val="0"/>
                <w:numId w:val="10"/>
              </w:numPr>
              <w:tabs>
                <w:tab w:val="clear" w:pos="720"/>
              </w:tabs>
              <w:ind w:left="431" w:hanging="431"/>
            </w:pPr>
            <w:r w:rsidRPr="002E33D3">
              <w:rPr>
                <w:b/>
                <w:bCs/>
              </w:rPr>
              <w:t xml:space="preserve">Help students write a balanced chemical equation. </w:t>
            </w:r>
          </w:p>
          <w:p w14:paraId="00E09DE5" w14:textId="77777777" w:rsidR="001C4F1E" w:rsidRPr="00EE6E59" w:rsidRDefault="001C4F1E" w:rsidP="001C4F1E">
            <w:r w:rsidRPr="00EE6E59">
              <w:t xml:space="preserve">Tell students that now that they have represented a chemical </w:t>
            </w:r>
            <w:r>
              <w:t>change</w:t>
            </w:r>
            <w:r w:rsidRPr="00EE6E59">
              <w:t xml:space="preserve"> using molecular models and in animations, they will represent chemical change by writing the chemical equation.</w:t>
            </w:r>
          </w:p>
          <w:p w14:paraId="45F08273" w14:textId="77777777" w:rsidR="001C4F1E" w:rsidRDefault="001C4F1E" w:rsidP="001C4F1E">
            <w:pPr>
              <w:pStyle w:val="ListParagraph"/>
              <w:numPr>
                <w:ilvl w:val="0"/>
                <w:numId w:val="11"/>
              </w:numPr>
              <w:spacing w:after="0"/>
              <w:ind w:left="342"/>
            </w:pPr>
            <w:r>
              <w:t>Show Slide 24</w:t>
            </w:r>
            <w:r w:rsidRPr="00EE6E59">
              <w:t xml:space="preserve"> to guide students through the process of writing a balanced chemical equation for cellular respiration. Tell students that these rules apply to all chemical reactions.</w:t>
            </w:r>
          </w:p>
          <w:p w14:paraId="7CD6EB33" w14:textId="77777777" w:rsidR="001C4F1E" w:rsidRDefault="001C4F1E" w:rsidP="002E33D3">
            <w:pPr>
              <w:pStyle w:val="ListParagraph"/>
              <w:ind w:left="341"/>
            </w:pPr>
            <w:r w:rsidRPr="00EE6E59">
              <w:t>Tell students to</w:t>
            </w:r>
            <w:r>
              <w:t xml:space="preserve"> write their equations in Part F</w:t>
            </w:r>
            <w:r w:rsidRPr="00EE6E59">
              <w:t xml:space="preserve"> of their</w:t>
            </w:r>
            <w:r w:rsidRPr="001C4F1E">
              <w:rPr>
                <w:i/>
              </w:rPr>
              <w:t xml:space="preserve"> </w:t>
            </w:r>
            <w:r w:rsidRPr="00EE6E59">
              <w:t xml:space="preserve">worksheet. </w:t>
            </w:r>
          </w:p>
          <w:p w14:paraId="5CFB4157" w14:textId="7CA983B6" w:rsidR="0038567E" w:rsidRPr="001A4229" w:rsidRDefault="001C4F1E" w:rsidP="002E33D3">
            <w:pPr>
              <w:pStyle w:val="ListParagraph"/>
              <w:ind w:left="341"/>
            </w:pPr>
            <w:r w:rsidRPr="00B54B92">
              <w:t>Have students write their own chemical equations before comparin</w:t>
            </w:r>
            <w:r>
              <w:t>g them with the one on Slide 25</w:t>
            </w:r>
            <w:r w:rsidRPr="00B54B92">
              <w:t>.</w:t>
            </w:r>
          </w:p>
        </w:tc>
      </w:tr>
      <w:tr w:rsidR="0070543E" w:rsidRPr="001A4229" w14:paraId="479AFF51" w14:textId="77777777" w:rsidTr="008D4BE4">
        <w:trPr>
          <w:trHeight w:val="3320"/>
        </w:trPr>
        <w:tc>
          <w:tcPr>
            <w:tcW w:w="9576" w:type="dxa"/>
          </w:tcPr>
          <w:p w14:paraId="0CF85741" w14:textId="77777777" w:rsidR="0070543E" w:rsidRDefault="0070543E">
            <w:pPr>
              <w:pStyle w:val="ListParagraph"/>
              <w:numPr>
                <w:ilvl w:val="0"/>
                <w:numId w:val="10"/>
              </w:numPr>
              <w:ind w:left="346" w:hanging="346"/>
              <w:rPr>
                <w:b/>
                <w:bCs/>
              </w:rPr>
            </w:pPr>
            <w:r>
              <w:rPr>
                <w:b/>
                <w:bCs/>
              </w:rPr>
              <w:t xml:space="preserve"> Have students complete an exit ticket.</w:t>
            </w:r>
          </w:p>
          <w:p w14:paraId="29042C4A" w14:textId="63C94AA4" w:rsidR="0070543E" w:rsidRDefault="0070543E" w:rsidP="0070543E">
            <w:r w:rsidRPr="0070543E">
              <w:t xml:space="preserve">Show </w:t>
            </w:r>
            <w:r w:rsidR="00617E2A">
              <w:t>Slide</w:t>
            </w:r>
            <w:r w:rsidRPr="0070543E">
              <w:t xml:space="preserve"> 26 of the </w:t>
            </w:r>
            <w:r w:rsidRPr="000248FF">
              <w:rPr>
                <w:bCs/>
                <w:color w:val="0E1AFE"/>
              </w:rPr>
              <w:t>4.1 Molecular Models for Fungi Cellular Respiration PPT</w:t>
            </w:r>
            <w:r w:rsidRPr="0070543E">
              <w:t>.</w:t>
            </w:r>
          </w:p>
          <w:p w14:paraId="68A7145C" w14:textId="1C69F5F2" w:rsidR="0070543E" w:rsidRDefault="0070543E" w:rsidP="007033CC">
            <w:pPr>
              <w:pStyle w:val="ListParagraph"/>
              <w:numPr>
                <w:ilvl w:val="0"/>
                <w:numId w:val="38"/>
              </w:numPr>
              <w:ind w:left="341"/>
            </w:pPr>
            <w:r w:rsidRPr="0070543E">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7C321378" w14:textId="77777777" w:rsidR="007C0F58" w:rsidRPr="007C0F58" w:rsidRDefault="007C0F58" w:rsidP="007033CC">
            <w:pPr>
              <w:pStyle w:val="ListParagraph"/>
              <w:numPr>
                <w:ilvl w:val="0"/>
                <w:numId w:val="38"/>
              </w:numPr>
              <w:ind w:left="701"/>
            </w:pPr>
            <w:r w:rsidRPr="007C0F58">
              <w:t>Conclusions: What happens to the glucose and oxygen during cellular respiration?</w:t>
            </w:r>
          </w:p>
          <w:p w14:paraId="280D0A13" w14:textId="6DA7303C" w:rsidR="007C0F58" w:rsidRDefault="007C0F58" w:rsidP="007033CC">
            <w:pPr>
              <w:pStyle w:val="ListParagraph"/>
              <w:numPr>
                <w:ilvl w:val="0"/>
                <w:numId w:val="38"/>
              </w:numPr>
              <w:ind w:left="701"/>
            </w:pPr>
            <w:r w:rsidRPr="007C0F58">
              <w:t>Predictions: Where do you think cellular respiration occurs?</w:t>
            </w:r>
          </w:p>
          <w:p w14:paraId="60C02D69" w14:textId="6748A321" w:rsidR="0070543E" w:rsidRPr="0070543E" w:rsidRDefault="0070543E" w:rsidP="007033CC">
            <w:pPr>
              <w:pStyle w:val="ListParagraph"/>
              <w:numPr>
                <w:ilvl w:val="0"/>
                <w:numId w:val="38"/>
              </w:numPr>
              <w:ind w:left="341"/>
            </w:pPr>
            <w:r w:rsidRPr="0070543E">
              <w:t xml:space="preserve">The conclusions question will provide you with information about what your students are taking away from the activity. Student answers to the conclusions question can be used on the </w:t>
            </w:r>
            <w:r w:rsidRPr="000248FF">
              <w:rPr>
                <w:color w:val="24B05D"/>
              </w:rPr>
              <w:t>Driving Question Board</w:t>
            </w:r>
            <w:r w:rsidRPr="0070543E">
              <w:t xml:space="preserve"> (if you are using one). The predictions question allows students to begin thinking about the next activity and allows you to assess their current ideas as you prepare for the next activity. Student answers to the predictions question can be used as a lead into the next activity.</w:t>
            </w:r>
          </w:p>
        </w:tc>
      </w:tr>
    </w:tbl>
    <w:p w14:paraId="32646C97" w14:textId="77777777" w:rsidR="00175538" w:rsidRPr="00D438F2" w:rsidRDefault="00175538" w:rsidP="00EC7FB3"/>
    <w:p w14:paraId="51A6BB0A" w14:textId="77777777" w:rsidR="00B977E7" w:rsidRPr="00D438F2" w:rsidRDefault="00CD686F" w:rsidP="00CD686F">
      <w:pPr>
        <w:pStyle w:val="Heading2"/>
      </w:pPr>
      <w:r>
        <w:rPr>
          <w:color w:val="FF0000"/>
        </w:rPr>
        <w:t xml:space="preserve">Tab 3: </w:t>
      </w:r>
      <w:r w:rsidR="00B977E7" w:rsidRPr="00D438F2">
        <w:t>Assessment</w:t>
      </w:r>
    </w:p>
    <w:p w14:paraId="636D9C1A" w14:textId="77777777" w:rsidR="0038567E" w:rsidRPr="00611AA0" w:rsidRDefault="0038567E" w:rsidP="0038567E">
      <w:r w:rsidRPr="00611AA0">
        <w:t xml:space="preserve">Listen for the students’ sense of necessity to make sure that atoms last forever during chemical changes. Asking them about the “atoms are forever” rule during the molecular modeling and animation may give you a sense of how committed they are to conserving matter. </w:t>
      </w:r>
    </w:p>
    <w:p w14:paraId="7F0A7279" w14:textId="77777777" w:rsidR="0038567E" w:rsidRPr="00DB72EE" w:rsidRDefault="0038567E" w:rsidP="0038567E">
      <w:pPr>
        <w:pStyle w:val="Heading3"/>
      </w:pPr>
      <w:r w:rsidRPr="00DB72EE">
        <w:t>Tips</w:t>
      </w:r>
    </w:p>
    <w:p w14:paraId="4ED694C7" w14:textId="77777777" w:rsidR="0038567E" w:rsidRPr="00DB72EE" w:rsidRDefault="0038567E" w:rsidP="007033CC">
      <w:pPr>
        <w:pStyle w:val="ListParagraph"/>
        <w:numPr>
          <w:ilvl w:val="0"/>
          <w:numId w:val="23"/>
        </w:numPr>
      </w:pPr>
      <w:r w:rsidRPr="00DB72EE">
        <w:t xml:space="preserve">Laminate the </w:t>
      </w:r>
      <w:r w:rsidRPr="00853CFE">
        <w:rPr>
          <w:color w:val="00B050"/>
        </w:rPr>
        <w:t>Molecular Models 11 x 17 Placemats</w:t>
      </w:r>
      <w:r w:rsidRPr="00DB72EE">
        <w:t>. These will be used multiple times in each unit.</w:t>
      </w:r>
    </w:p>
    <w:p w14:paraId="191663D9" w14:textId="77777777" w:rsidR="0038567E" w:rsidRPr="001A4229" w:rsidRDefault="0038567E" w:rsidP="007033CC">
      <w:pPr>
        <w:pStyle w:val="ListParagraph"/>
        <w:numPr>
          <w:ilvl w:val="0"/>
          <w:numId w:val="23"/>
        </w:numPr>
      </w:pPr>
      <w:r w:rsidRPr="00DB72EE">
        <w:t xml:space="preserve">During the molecular modeling activity and animation, focus on how matter and energy are conserved through the chemical change. This is the main goal of the activity! </w:t>
      </w:r>
    </w:p>
    <w:p w14:paraId="4B5D664A" w14:textId="716BE6FC" w:rsidR="00B517E1" w:rsidRDefault="00B517E1" w:rsidP="00B517E1">
      <w:pPr>
        <w:pStyle w:val="Heading2"/>
      </w:pPr>
      <w:r w:rsidRPr="00B517E1">
        <w:rPr>
          <w:color w:val="FF0000"/>
        </w:rPr>
        <w:t>Tab 4</w:t>
      </w:r>
      <w:r>
        <w:t>: Differentiation</w:t>
      </w:r>
      <w:r w:rsidR="00016EEC">
        <w:t xml:space="preserve"> &amp;</w:t>
      </w:r>
      <w:r w:rsidR="00761F92" w:rsidRPr="00761F92">
        <w:t xml:space="preserve"> </w:t>
      </w:r>
      <w:r w:rsidR="00761F92" w:rsidRPr="00D438F2">
        <w:t>Extending the Learning</w:t>
      </w:r>
      <w:r w:rsidR="00016EEC">
        <w:t xml:space="preserve"> </w:t>
      </w:r>
    </w:p>
    <w:p w14:paraId="592A08D6" w14:textId="6F56DA74" w:rsidR="00B517E1" w:rsidRDefault="00761F92" w:rsidP="00761F92">
      <w:pPr>
        <w:pStyle w:val="Heading3"/>
        <w:rPr>
          <w:color w:val="FF0000"/>
        </w:rPr>
      </w:pPr>
      <w:r>
        <w:t xml:space="preserve">Differentiation </w:t>
      </w:r>
      <w:r>
        <w:rPr>
          <w:color w:val="FF0000"/>
        </w:rPr>
        <w:t>(Accordion)</w:t>
      </w:r>
    </w:p>
    <w:p w14:paraId="5BFD3838" w14:textId="1AB5C342" w:rsidR="002F77EF" w:rsidRPr="00C63667" w:rsidRDefault="002F77EF" w:rsidP="007033CC">
      <w:pPr>
        <w:numPr>
          <w:ilvl w:val="0"/>
          <w:numId w:val="42"/>
        </w:numPr>
        <w:spacing w:after="0"/>
        <w:textAlignment w:val="baseline"/>
        <w:rPr>
          <w:color w:val="000000"/>
        </w:rPr>
      </w:pPr>
      <w:r>
        <w:rPr>
          <w:color w:val="000000"/>
        </w:rPr>
        <w:t>Make s</w:t>
      </w:r>
      <w:r w:rsidRPr="00C63667">
        <w:rPr>
          <w:color w:val="000000"/>
        </w:rPr>
        <w:t xml:space="preserve">trategic </w:t>
      </w:r>
      <w:r>
        <w:rPr>
          <w:color w:val="000000"/>
        </w:rPr>
        <w:t>student groups</w:t>
      </w:r>
      <w:r w:rsidRPr="00C63667">
        <w:rPr>
          <w:color w:val="000000"/>
        </w:rPr>
        <w:t xml:space="preserve"> with strong speakers</w:t>
      </w:r>
    </w:p>
    <w:p w14:paraId="1C62AFE3" w14:textId="77777777" w:rsidR="002F77EF" w:rsidRPr="00C63667" w:rsidRDefault="002F77EF" w:rsidP="007033CC">
      <w:pPr>
        <w:numPr>
          <w:ilvl w:val="0"/>
          <w:numId w:val="42"/>
        </w:numPr>
        <w:spacing w:after="0"/>
        <w:textAlignment w:val="baseline"/>
        <w:rPr>
          <w:color w:val="000000"/>
        </w:rPr>
      </w:pPr>
      <w:r w:rsidRPr="00C63667">
        <w:rPr>
          <w:color w:val="000000"/>
        </w:rPr>
        <w:t>Build models for students to copy</w:t>
      </w:r>
    </w:p>
    <w:p w14:paraId="3CA1DF6C" w14:textId="77777777" w:rsidR="00761F92" w:rsidRDefault="00761F92" w:rsidP="00761F92"/>
    <w:p w14:paraId="2904F85E" w14:textId="40D96978" w:rsidR="00761F92" w:rsidRDefault="00761F92" w:rsidP="00761F92">
      <w:pPr>
        <w:pStyle w:val="Heading3"/>
      </w:pPr>
      <w:r>
        <w:t xml:space="preserve">Modifications </w:t>
      </w:r>
      <w:r>
        <w:rPr>
          <w:color w:val="FF0000"/>
        </w:rPr>
        <w:t>(Accordion)</w:t>
      </w:r>
    </w:p>
    <w:p w14:paraId="3EB90896" w14:textId="265A894A" w:rsidR="00761F92" w:rsidRDefault="00761F92" w:rsidP="00761F92"/>
    <w:p w14:paraId="0913DFD4" w14:textId="2656AEF4" w:rsidR="0038567E" w:rsidRDefault="00761F92" w:rsidP="006358BB">
      <w:pPr>
        <w:pStyle w:val="Heading3"/>
      </w:pPr>
      <w:r w:rsidRPr="00D438F2">
        <w:t>Extending the Learning</w:t>
      </w:r>
      <w:r>
        <w:t xml:space="preserve"> </w:t>
      </w:r>
      <w:r>
        <w:rPr>
          <w:color w:val="FF0000"/>
        </w:rPr>
        <w:t>(Accordion)</w:t>
      </w:r>
      <w:r w:rsidR="0038567E" w:rsidRPr="0038567E">
        <w:rPr>
          <w:noProof/>
        </w:rPr>
        <w:t xml:space="preserve"> </w:t>
      </w:r>
    </w:p>
    <w:p w14:paraId="59B16986" w14:textId="77777777" w:rsidR="006358BB" w:rsidRPr="006358BB" w:rsidRDefault="006358BB" w:rsidP="007033CC">
      <w:pPr>
        <w:pStyle w:val="ListParagraph"/>
        <w:numPr>
          <w:ilvl w:val="0"/>
          <w:numId w:val="40"/>
        </w:numPr>
        <w:tabs>
          <w:tab w:val="clear" w:pos="720"/>
        </w:tabs>
        <w:ind w:left="450" w:right="36"/>
      </w:pPr>
      <w:r>
        <w:t xml:space="preserve">Have </w:t>
      </w:r>
      <w:r w:rsidRPr="00F01F36">
        <w:t xml:space="preserve">students compare the chemical reaction for combustion and the chemical reaction for cellular respiration. Ask: </w:t>
      </w:r>
      <w:r w:rsidRPr="00F01F36">
        <w:rPr>
          <w:i/>
        </w:rPr>
        <w:t>What do you notice about these two reactions? What do they have in</w:t>
      </w:r>
      <w:r>
        <w:rPr>
          <w:i/>
        </w:rPr>
        <w:t xml:space="preserve"> common?</w:t>
      </w:r>
    </w:p>
    <w:p w14:paraId="75E6D9E7" w14:textId="4EE4D672" w:rsidR="006358BB" w:rsidRDefault="006358BB" w:rsidP="007033CC">
      <w:pPr>
        <w:pStyle w:val="ListParagraph"/>
        <w:numPr>
          <w:ilvl w:val="0"/>
          <w:numId w:val="40"/>
        </w:numPr>
        <w:tabs>
          <w:tab w:val="clear" w:pos="720"/>
        </w:tabs>
        <w:ind w:left="450" w:right="36"/>
      </w:pPr>
      <w:r w:rsidRPr="006358BB">
        <w:rPr>
          <w:iCs/>
        </w:rPr>
        <w:t xml:space="preserve">Watch this video to dive deeper into how fungi </w:t>
      </w:r>
      <w:r w:rsidR="007C0F58">
        <w:rPr>
          <w:iCs/>
        </w:rPr>
        <w:t>function</w:t>
      </w:r>
      <w:r w:rsidRPr="006358BB">
        <w:rPr>
          <w:iCs/>
        </w:rPr>
        <w:t xml:space="preserve">: </w:t>
      </w:r>
      <w:hyperlink r:id="rId14" w:history="1">
        <w:r>
          <w:rPr>
            <w:rStyle w:val="Hyperlink"/>
          </w:rPr>
          <w:t>https://www.youtube.com/watch?v=m4DUZhnNo4s</w:t>
        </w:r>
      </w:hyperlink>
    </w:p>
    <w:p w14:paraId="0B9F2C2A" w14:textId="1E6FD0DA" w:rsidR="006358BB" w:rsidRDefault="006358BB" w:rsidP="006358BB">
      <w:pPr>
        <w:ind w:right="36"/>
      </w:pPr>
    </w:p>
    <w:p w14:paraId="42AC018E" w14:textId="5BC48491" w:rsidR="006358BB" w:rsidRDefault="006358BB" w:rsidP="006358BB">
      <w:pPr>
        <w:ind w:right="36"/>
      </w:pPr>
    </w:p>
    <w:p w14:paraId="1D1EA2AB" w14:textId="3B53347E" w:rsidR="006358BB" w:rsidRDefault="006358BB" w:rsidP="006358BB">
      <w:pPr>
        <w:ind w:right="36"/>
      </w:pPr>
    </w:p>
    <w:p w14:paraId="02118C5C" w14:textId="76425CF1" w:rsidR="006358BB" w:rsidRDefault="006358BB" w:rsidP="006358BB">
      <w:pPr>
        <w:ind w:right="36"/>
      </w:pPr>
    </w:p>
    <w:p w14:paraId="6AF47A3E" w14:textId="400294A2" w:rsidR="006358BB" w:rsidRDefault="006358BB" w:rsidP="006358BB">
      <w:pPr>
        <w:ind w:right="36"/>
      </w:pPr>
    </w:p>
    <w:p w14:paraId="3E0CEB49" w14:textId="10AB2098" w:rsidR="006358BB" w:rsidRDefault="006358BB" w:rsidP="006358BB">
      <w:pPr>
        <w:ind w:right="36"/>
      </w:pPr>
    </w:p>
    <w:p w14:paraId="100E2F3A" w14:textId="0B368CE7" w:rsidR="006358BB" w:rsidRDefault="006358BB" w:rsidP="006358BB">
      <w:pPr>
        <w:ind w:right="36"/>
      </w:pPr>
    </w:p>
    <w:p w14:paraId="46C842AC" w14:textId="0BB2A8A3" w:rsidR="006358BB" w:rsidRDefault="006358BB" w:rsidP="006358BB">
      <w:pPr>
        <w:ind w:right="36"/>
      </w:pPr>
    </w:p>
    <w:p w14:paraId="5FFC3B1F" w14:textId="6A750028" w:rsidR="006358BB" w:rsidRDefault="006358BB" w:rsidP="006358BB">
      <w:pPr>
        <w:ind w:right="36"/>
      </w:pPr>
    </w:p>
    <w:p w14:paraId="2593EDF4" w14:textId="371C60F0" w:rsidR="006358BB" w:rsidRDefault="006358BB" w:rsidP="006358BB">
      <w:pPr>
        <w:ind w:right="36"/>
      </w:pPr>
    </w:p>
    <w:p w14:paraId="56BFB2F9" w14:textId="1341E7DB" w:rsidR="006358BB" w:rsidRDefault="006358BB" w:rsidP="006358BB">
      <w:pPr>
        <w:ind w:right="36"/>
      </w:pPr>
    </w:p>
    <w:p w14:paraId="62687786" w14:textId="5CBE4E02" w:rsidR="006358BB" w:rsidRDefault="006358BB" w:rsidP="006358BB">
      <w:pPr>
        <w:ind w:right="36"/>
      </w:pPr>
    </w:p>
    <w:p w14:paraId="0BC38603" w14:textId="66F8C80D" w:rsidR="006358BB" w:rsidRDefault="006358BB" w:rsidP="006358BB">
      <w:pPr>
        <w:ind w:right="36"/>
      </w:pPr>
    </w:p>
    <w:p w14:paraId="711F85F1" w14:textId="61626BFB" w:rsidR="006358BB" w:rsidRDefault="006358BB" w:rsidP="006358BB">
      <w:pPr>
        <w:ind w:right="36"/>
      </w:pPr>
    </w:p>
    <w:p w14:paraId="17D558B9" w14:textId="6EB97131" w:rsidR="006358BB" w:rsidRDefault="006358BB" w:rsidP="006358BB">
      <w:pPr>
        <w:ind w:right="36"/>
      </w:pPr>
    </w:p>
    <w:p w14:paraId="5B3869A6" w14:textId="1E39E118" w:rsidR="006358BB" w:rsidRDefault="006358BB" w:rsidP="006358BB">
      <w:pPr>
        <w:ind w:right="36"/>
      </w:pPr>
    </w:p>
    <w:p w14:paraId="2D7D1CC1" w14:textId="33C4D315" w:rsidR="006358BB" w:rsidRDefault="006358BB" w:rsidP="006358BB">
      <w:pPr>
        <w:ind w:right="36"/>
      </w:pPr>
    </w:p>
    <w:p w14:paraId="20E2A499" w14:textId="31D13E80" w:rsidR="006358BB" w:rsidRDefault="006358BB" w:rsidP="006358BB">
      <w:pPr>
        <w:ind w:right="36"/>
      </w:pPr>
    </w:p>
    <w:p w14:paraId="435781D3" w14:textId="77777777" w:rsidR="006358BB" w:rsidRDefault="006358BB" w:rsidP="006358BB">
      <w:pPr>
        <w:ind w:right="36"/>
      </w:pPr>
    </w:p>
    <w:p w14:paraId="347750F3" w14:textId="77777777" w:rsidR="006358BB" w:rsidRDefault="006358BB">
      <w:pPr>
        <w:spacing w:after="0"/>
        <w:rPr>
          <w:b/>
          <w:kern w:val="28"/>
          <w:sz w:val="36"/>
        </w:rPr>
      </w:pPr>
    </w:p>
    <w:p w14:paraId="26BFC0CB" w14:textId="5FFDBADE" w:rsidR="0038567E" w:rsidRDefault="0038567E" w:rsidP="0038567E">
      <w:pPr>
        <w:pStyle w:val="Heading1"/>
      </w:pPr>
      <w:r w:rsidRPr="00D438F2">
        <w:lastRenderedPageBreak/>
        <w:t xml:space="preserve">Activity </w:t>
      </w:r>
      <w:r w:rsidRPr="0038567E">
        <w:rPr>
          <w:color w:val="000000" w:themeColor="text1"/>
        </w:rPr>
        <w:t>4.2: Explaining How Fungi Move and Function: Cellular Respiration (40 min)</w:t>
      </w:r>
    </w:p>
    <w:p w14:paraId="1E9314C7" w14:textId="77777777" w:rsidR="0038567E" w:rsidRDefault="0038567E" w:rsidP="0038567E">
      <w:pPr>
        <w:pStyle w:val="Heading2"/>
      </w:pPr>
      <w:r>
        <w:rPr>
          <w:color w:val="FF0000"/>
        </w:rPr>
        <w:t>Tab 1:</w:t>
      </w:r>
      <w:r>
        <w:t xml:space="preserve"> Overview and Preparation</w:t>
      </w:r>
    </w:p>
    <w:p w14:paraId="0B90D0AA" w14:textId="77777777" w:rsidR="0038567E" w:rsidRPr="002B5F20" w:rsidRDefault="0038567E" w:rsidP="0038567E">
      <w:pPr>
        <w:pStyle w:val="Heading3"/>
      </w:pPr>
      <w:r>
        <w:t>Target Student Performance</w:t>
      </w:r>
    </w:p>
    <w:p w14:paraId="36231AC1" w14:textId="6CDC8A8A" w:rsidR="003845FE" w:rsidRPr="003845FE" w:rsidRDefault="003845FE" w:rsidP="0038567E">
      <w:pPr>
        <w:pStyle w:val="Heading3"/>
        <w:rPr>
          <w:b w:val="0"/>
          <w:bCs w:val="0"/>
          <w:sz w:val="22"/>
          <w:szCs w:val="22"/>
        </w:rPr>
      </w:pPr>
      <w:r w:rsidRPr="003845FE">
        <w:rPr>
          <w:b w:val="0"/>
          <w:bCs w:val="0"/>
          <w:sz w:val="22"/>
          <w:szCs w:val="22"/>
        </w:rPr>
        <w:t>Students explain how matter moves and changes and how energy changes during cellular respiration in fungus cells.</w:t>
      </w:r>
    </w:p>
    <w:p w14:paraId="20200690" w14:textId="6F15E5F0" w:rsidR="0038567E" w:rsidRPr="00DB72EE" w:rsidRDefault="0038567E" w:rsidP="0038567E">
      <w:pPr>
        <w:pStyle w:val="Heading3"/>
      </w:pPr>
      <w:r w:rsidRPr="00DB72EE">
        <w:t>Materials You Provide</w:t>
      </w:r>
    </w:p>
    <w:p w14:paraId="07A89018" w14:textId="77777777" w:rsidR="0038567E" w:rsidRPr="00A30102" w:rsidRDefault="0038567E" w:rsidP="007033CC">
      <w:pPr>
        <w:pStyle w:val="ListParagraph"/>
        <w:numPr>
          <w:ilvl w:val="0"/>
          <w:numId w:val="24"/>
        </w:numPr>
      </w:pPr>
      <w:r w:rsidRPr="00A30102">
        <w:t>(</w:t>
      </w:r>
      <w:r>
        <w:t>F</w:t>
      </w:r>
      <w:r w:rsidRPr="00A30102">
        <w:t xml:space="preserve">rom previous </w:t>
      </w:r>
      <w:r>
        <w:t>lesson</w:t>
      </w:r>
      <w:r w:rsidRPr="00A30102">
        <w:t xml:space="preserve">) </w:t>
      </w:r>
      <w:r>
        <w:rPr>
          <w:color w:val="0000FF"/>
        </w:rPr>
        <w:t>3</w:t>
      </w:r>
      <w:r w:rsidRPr="00A30102">
        <w:rPr>
          <w:color w:val="0000FF"/>
        </w:rPr>
        <w:t xml:space="preserve">.3 Evidence-Based Arguments Tool for </w:t>
      </w:r>
      <w:r>
        <w:rPr>
          <w:color w:val="0000FF"/>
        </w:rPr>
        <w:t>Bread Molding</w:t>
      </w:r>
      <w:r w:rsidRPr="00A30102">
        <w:rPr>
          <w:color w:val="0000FF"/>
        </w:rPr>
        <w:t xml:space="preserve"> </w:t>
      </w:r>
    </w:p>
    <w:p w14:paraId="68AC8AA9" w14:textId="77777777" w:rsidR="0038567E" w:rsidRPr="00DB72EE" w:rsidRDefault="0038567E" w:rsidP="0038567E">
      <w:pPr>
        <w:pStyle w:val="Heading3"/>
      </w:pPr>
      <w:r w:rsidRPr="00DB72EE">
        <w:t>Resources Provided</w:t>
      </w:r>
    </w:p>
    <w:p w14:paraId="3E505A19" w14:textId="77777777" w:rsidR="0038567E" w:rsidRDefault="0038567E" w:rsidP="007033CC">
      <w:pPr>
        <w:pStyle w:val="ListParagraph"/>
        <w:numPr>
          <w:ilvl w:val="0"/>
          <w:numId w:val="25"/>
        </w:numPr>
        <w:rPr>
          <w:color w:val="0000FF"/>
        </w:rPr>
      </w:pPr>
      <w:r>
        <w:rPr>
          <w:color w:val="0000FF"/>
        </w:rPr>
        <w:t>4.2</w:t>
      </w:r>
      <w:r w:rsidRPr="00A30102">
        <w:rPr>
          <w:color w:val="0000FF"/>
        </w:rPr>
        <w:t xml:space="preserve"> Explanations Tool for </w:t>
      </w:r>
      <w:r>
        <w:rPr>
          <w:color w:val="0000FF"/>
        </w:rPr>
        <w:t>Fungi</w:t>
      </w:r>
      <w:r w:rsidRPr="00A30102">
        <w:rPr>
          <w:color w:val="0000FF"/>
        </w:rPr>
        <w:t xml:space="preserve"> Cellular Respiration</w:t>
      </w:r>
      <w:r>
        <w:rPr>
          <w:color w:val="0000FF"/>
        </w:rPr>
        <w:t xml:space="preserve"> </w:t>
      </w:r>
      <w:r>
        <w:t>(1 per student)</w:t>
      </w:r>
    </w:p>
    <w:p w14:paraId="2B9D4FB8" w14:textId="77777777" w:rsidR="0038567E" w:rsidRPr="001A4229" w:rsidRDefault="0038567E" w:rsidP="007033CC">
      <w:pPr>
        <w:pStyle w:val="ListParagraph"/>
        <w:numPr>
          <w:ilvl w:val="0"/>
          <w:numId w:val="25"/>
        </w:numPr>
        <w:rPr>
          <w:color w:val="0000FF"/>
        </w:rPr>
      </w:pPr>
      <w:r>
        <w:rPr>
          <w:color w:val="0000FF"/>
        </w:rPr>
        <w:t>4.2 Explaining How Fungi Move and Function: Cellular Respiration PPT</w:t>
      </w:r>
    </w:p>
    <w:p w14:paraId="4D080921" w14:textId="77777777" w:rsidR="0038567E" w:rsidRPr="00853CFE" w:rsidRDefault="0038567E" w:rsidP="007033CC">
      <w:pPr>
        <w:pStyle w:val="ListParagraph"/>
        <w:numPr>
          <w:ilvl w:val="0"/>
          <w:numId w:val="25"/>
        </w:numPr>
        <w:rPr>
          <w:color w:val="7030A0"/>
        </w:rPr>
      </w:pPr>
      <w:r w:rsidRPr="00853CFE">
        <w:rPr>
          <w:color w:val="7030A0"/>
        </w:rPr>
        <w:t>4.2 Grading the Explanations Tool for Fungi Cellular Respiration</w:t>
      </w:r>
    </w:p>
    <w:p w14:paraId="36601F30" w14:textId="5305C8E7" w:rsidR="0038567E" w:rsidRPr="0038567E" w:rsidRDefault="0038567E" w:rsidP="007033CC">
      <w:pPr>
        <w:pStyle w:val="ListParagraph"/>
        <w:numPr>
          <w:ilvl w:val="0"/>
          <w:numId w:val="25"/>
        </w:numPr>
        <w:rPr>
          <w:color w:val="0000FF"/>
        </w:rPr>
      </w:pPr>
      <w:r w:rsidRPr="0022758B">
        <w:rPr>
          <w:color w:val="0432FF"/>
        </w:rPr>
        <w:t xml:space="preserve">4.2 How do </w:t>
      </w:r>
      <w:r>
        <w:rPr>
          <w:color w:val="0432FF"/>
        </w:rPr>
        <w:t>Decomposers</w:t>
      </w:r>
      <w:r w:rsidRPr="0022758B">
        <w:rPr>
          <w:color w:val="0432FF"/>
        </w:rPr>
        <w:t xml:space="preserve"> Get the Energy They Need to Move</w:t>
      </w:r>
      <w:r>
        <w:rPr>
          <w:color w:val="0432FF"/>
        </w:rPr>
        <w:t xml:space="preserve"> and Function</w:t>
      </w:r>
      <w:r w:rsidRPr="0022758B">
        <w:rPr>
          <w:color w:val="0432FF"/>
        </w:rPr>
        <w:t>? Reading</w:t>
      </w:r>
      <w:r>
        <w:rPr>
          <w:color w:val="000000" w:themeColor="text1"/>
        </w:rPr>
        <w:t xml:space="preserve"> (1 per student)</w:t>
      </w:r>
    </w:p>
    <w:p w14:paraId="209944FD" w14:textId="77777777" w:rsidR="0038567E" w:rsidRDefault="0038567E" w:rsidP="0038567E">
      <w:pPr>
        <w:pStyle w:val="Heading3"/>
      </w:pPr>
      <w:r>
        <w:t>Recurring Resources</w:t>
      </w:r>
    </w:p>
    <w:p w14:paraId="32F85B81" w14:textId="554D2878" w:rsidR="0038567E" w:rsidRPr="00253606" w:rsidRDefault="00816B21" w:rsidP="007033CC">
      <w:pPr>
        <w:pStyle w:val="ListParagraph"/>
        <w:numPr>
          <w:ilvl w:val="0"/>
          <w:numId w:val="26"/>
        </w:numPr>
        <w:spacing w:after="0"/>
        <w:rPr>
          <w:color w:val="0000FF"/>
        </w:rPr>
      </w:pPr>
      <w:r>
        <w:rPr>
          <w:color w:val="0000FF"/>
        </w:rPr>
        <w:t xml:space="preserve">Decomposers </w:t>
      </w:r>
      <w:r w:rsidR="0038567E">
        <w:rPr>
          <w:color w:val="0000FF"/>
        </w:rPr>
        <w:t>Matter Tracing</w:t>
      </w:r>
      <w:r w:rsidR="0038567E" w:rsidRPr="00253606">
        <w:rPr>
          <w:color w:val="0000FF"/>
        </w:rPr>
        <w:t xml:space="preserve"> Tool</w:t>
      </w:r>
    </w:p>
    <w:p w14:paraId="7CDB232D" w14:textId="74BE91E3" w:rsidR="0038567E" w:rsidRPr="0038567E" w:rsidRDefault="00426F18" w:rsidP="007033CC">
      <w:pPr>
        <w:pStyle w:val="ListParagraph"/>
        <w:numPr>
          <w:ilvl w:val="0"/>
          <w:numId w:val="26"/>
        </w:numPr>
        <w:spacing w:after="0"/>
        <w:rPr>
          <w:color w:val="7030A0"/>
        </w:rPr>
      </w:pPr>
      <w:r>
        <w:rPr>
          <w:color w:val="7030A0"/>
        </w:rPr>
        <w:t>Assessing</w:t>
      </w:r>
      <w:r w:rsidR="0038567E" w:rsidRPr="0038567E">
        <w:rPr>
          <w:color w:val="7030A0"/>
        </w:rPr>
        <w:t xml:space="preserve"> the </w:t>
      </w:r>
      <w:r w:rsidR="00816B21">
        <w:rPr>
          <w:color w:val="7030A0"/>
        </w:rPr>
        <w:t xml:space="preserve">Decomposers </w:t>
      </w:r>
      <w:r w:rsidR="0038567E" w:rsidRPr="0038567E">
        <w:rPr>
          <w:color w:val="7030A0"/>
        </w:rPr>
        <w:t>Matter Tracing Tool</w:t>
      </w:r>
    </w:p>
    <w:p w14:paraId="7DE161D7" w14:textId="77777777" w:rsidR="0038567E" w:rsidRDefault="0038567E" w:rsidP="007033CC">
      <w:pPr>
        <w:pStyle w:val="ListParagraph"/>
        <w:numPr>
          <w:ilvl w:val="0"/>
          <w:numId w:val="26"/>
        </w:numPr>
        <w:spacing w:after="0"/>
        <w:rPr>
          <w:color w:val="00B050"/>
        </w:rPr>
      </w:pPr>
      <w:r w:rsidRPr="00853CFE">
        <w:rPr>
          <w:color w:val="00B050"/>
        </w:rPr>
        <w:t xml:space="preserve">Questions, Connections, Questions Student Reading Strategy </w:t>
      </w:r>
    </w:p>
    <w:p w14:paraId="4A7375E8" w14:textId="77777777" w:rsidR="0038567E" w:rsidRPr="001A4229" w:rsidRDefault="0038567E" w:rsidP="007033CC">
      <w:pPr>
        <w:pStyle w:val="ListParagraph"/>
        <w:numPr>
          <w:ilvl w:val="0"/>
          <w:numId w:val="26"/>
        </w:numPr>
      </w:pPr>
      <w:r w:rsidRPr="006F2AF9">
        <w:rPr>
          <w:color w:val="0000F1"/>
        </w:rPr>
        <w:t xml:space="preserve">Decomposer 11 x 17 Poster </w:t>
      </w:r>
      <w:r w:rsidRPr="001A4229">
        <w:t>(1 per class)</w:t>
      </w:r>
    </w:p>
    <w:p w14:paraId="4A7F2869" w14:textId="77777777" w:rsidR="0038567E" w:rsidRPr="001A4229" w:rsidRDefault="0038567E" w:rsidP="007033CC">
      <w:pPr>
        <w:pStyle w:val="ListParagraph"/>
        <w:numPr>
          <w:ilvl w:val="0"/>
          <w:numId w:val="26"/>
        </w:numPr>
      </w:pPr>
      <w:r w:rsidRPr="00853CFE">
        <w:rPr>
          <w:color w:val="00B050"/>
        </w:rPr>
        <w:t xml:space="preserve">Three Questions 11 x 17 Poster </w:t>
      </w:r>
      <w:r w:rsidRPr="001A4229">
        <w:t>(1 per class)</w:t>
      </w:r>
    </w:p>
    <w:p w14:paraId="0B3E29E7" w14:textId="77777777" w:rsidR="0038567E" w:rsidRDefault="0038567E" w:rsidP="007033CC">
      <w:pPr>
        <w:pStyle w:val="ListParagraph"/>
        <w:numPr>
          <w:ilvl w:val="0"/>
          <w:numId w:val="26"/>
        </w:numPr>
      </w:pPr>
      <w:r w:rsidRPr="00853CFE">
        <w:rPr>
          <w:color w:val="00B050"/>
        </w:rPr>
        <w:t xml:space="preserve">Three Questions Handout </w:t>
      </w:r>
      <w:r w:rsidRPr="001A4229">
        <w:t>(1 per student)</w:t>
      </w:r>
    </w:p>
    <w:p w14:paraId="6ADA29A7" w14:textId="7881FF80" w:rsidR="0038567E" w:rsidRDefault="0038567E" w:rsidP="007033CC">
      <w:pPr>
        <w:pStyle w:val="ListParagraph"/>
        <w:numPr>
          <w:ilvl w:val="0"/>
          <w:numId w:val="26"/>
        </w:numPr>
        <w:spacing w:after="0"/>
      </w:pPr>
      <w:r w:rsidRPr="007273D2">
        <w:t xml:space="preserve">(Optional) </w:t>
      </w:r>
      <w:r w:rsidRPr="000E6D2E">
        <w:rPr>
          <w:color w:val="0432FF"/>
        </w:rPr>
        <w:t>Example Decomposers Explanations Handout</w:t>
      </w:r>
      <w:r w:rsidRPr="00853CFE">
        <w:rPr>
          <w:color w:val="00B050"/>
        </w:rPr>
        <w:t xml:space="preserve"> </w:t>
      </w:r>
      <w:r w:rsidRPr="007273D2">
        <w:t>(1 per student or per group)</w:t>
      </w:r>
    </w:p>
    <w:p w14:paraId="15AD3061" w14:textId="77777777" w:rsidR="00AD0027" w:rsidRPr="00E23234" w:rsidRDefault="00AD0027" w:rsidP="007033CC">
      <w:pPr>
        <w:pStyle w:val="ListParagraph"/>
        <w:numPr>
          <w:ilvl w:val="0"/>
          <w:numId w:val="26"/>
        </w:numPr>
        <w:spacing w:after="0"/>
        <w:rPr>
          <w:color w:val="000000" w:themeColor="text1"/>
        </w:rPr>
      </w:pPr>
      <w:r w:rsidRPr="00243A05">
        <w:rPr>
          <w:color w:val="0000FF"/>
        </w:rPr>
        <w:t xml:space="preserve">Learning Tracking Tool for </w:t>
      </w:r>
      <w:r>
        <w:rPr>
          <w:color w:val="0000FF"/>
        </w:rPr>
        <w:t>Decomposers</w:t>
      </w:r>
      <w:r w:rsidRPr="00243A05">
        <w:rPr>
          <w:color w:val="0000FF"/>
        </w:rPr>
        <w:t xml:space="preserve"> </w:t>
      </w:r>
      <w:r w:rsidRPr="00E23234">
        <w:rPr>
          <w:color w:val="000000" w:themeColor="text1"/>
        </w:rPr>
        <w:t>(1 per student)</w:t>
      </w:r>
    </w:p>
    <w:p w14:paraId="4E7CE859" w14:textId="685CACA6" w:rsidR="0038567E" w:rsidRPr="00AD0027" w:rsidRDefault="00AD0027" w:rsidP="007033CC">
      <w:pPr>
        <w:pStyle w:val="ListParagraph"/>
        <w:numPr>
          <w:ilvl w:val="0"/>
          <w:numId w:val="26"/>
        </w:numPr>
        <w:rPr>
          <w:color w:val="0000FF"/>
        </w:rPr>
      </w:pPr>
      <w:r w:rsidRPr="0064383D">
        <w:rPr>
          <w:color w:val="7030A0"/>
        </w:rPr>
        <w:t xml:space="preserve">Assessing the Learning Tracking Tool for </w:t>
      </w:r>
      <w:r>
        <w:rPr>
          <w:color w:val="7030A0"/>
        </w:rPr>
        <w:t>Decomposers</w:t>
      </w:r>
    </w:p>
    <w:p w14:paraId="28EA81C3" w14:textId="77777777" w:rsidR="0038567E" w:rsidRPr="00DB72EE" w:rsidRDefault="0038567E" w:rsidP="0038567E">
      <w:pPr>
        <w:pStyle w:val="Heading3"/>
      </w:pPr>
      <w:r w:rsidRPr="00DB72EE">
        <w:t>Setup</w:t>
      </w:r>
    </w:p>
    <w:p w14:paraId="4780F11A" w14:textId="77777777" w:rsidR="0038567E" w:rsidRPr="007F49F2" w:rsidRDefault="0038567E" w:rsidP="0038567E">
      <w:r w:rsidRPr="007F49F2">
        <w:t xml:space="preserve">Print one copy of the </w:t>
      </w:r>
      <w:r>
        <w:rPr>
          <w:color w:val="0000FF"/>
        </w:rPr>
        <w:t>4.2</w:t>
      </w:r>
      <w:r w:rsidRPr="007F49F2">
        <w:rPr>
          <w:color w:val="0000FF"/>
        </w:rPr>
        <w:t xml:space="preserve"> Explanations Tool for </w:t>
      </w:r>
      <w:r>
        <w:rPr>
          <w:color w:val="0000FF"/>
        </w:rPr>
        <w:t>Fungi</w:t>
      </w:r>
      <w:r w:rsidRPr="007F49F2">
        <w:rPr>
          <w:color w:val="0000FF"/>
        </w:rPr>
        <w:t xml:space="preserve"> Cellular Respiration</w:t>
      </w:r>
      <w:r w:rsidRPr="007F49F2">
        <w:t xml:space="preserve"> </w:t>
      </w:r>
      <w:r w:rsidRPr="008241F2">
        <w:t xml:space="preserve">for each student. Return students’ completed versions of the </w:t>
      </w:r>
      <w:r w:rsidRPr="007273D2">
        <w:rPr>
          <w:color w:val="0000FF"/>
        </w:rPr>
        <w:t xml:space="preserve">3.3 Evidence-Based Arguments Tool for Mold Growing </w:t>
      </w:r>
      <w:r w:rsidRPr="007273D2">
        <w:t xml:space="preserve">for review. Prepare a computer and a projector to display the PPT. </w:t>
      </w:r>
      <w:r w:rsidRPr="001A4229">
        <w:t xml:space="preserve">In this activity, your students will need to use the </w:t>
      </w:r>
      <w:r w:rsidRPr="00853CFE">
        <w:rPr>
          <w:color w:val="00B050"/>
        </w:rPr>
        <w:t xml:space="preserve">Three Questions Explanation Checklist </w:t>
      </w:r>
      <w:r w:rsidRPr="001A4229">
        <w:t xml:space="preserve">on the back of the </w:t>
      </w:r>
      <w:r w:rsidRPr="00853CFE">
        <w:rPr>
          <w:color w:val="00B050"/>
        </w:rPr>
        <w:t>Three Questions Handout</w:t>
      </w:r>
      <w:r w:rsidRPr="001A4229">
        <w:t>. Be sure to have this available to students and see the notes in the Modifications at the end of the Activity for ideas about how to use it.</w:t>
      </w:r>
    </w:p>
    <w:p w14:paraId="065F8504" w14:textId="77777777" w:rsidR="0038567E" w:rsidRPr="00CD686F" w:rsidRDefault="0038567E" w:rsidP="0038567E">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576" w:type="dxa"/>
        <w:tblLayout w:type="fixed"/>
        <w:tblLook w:val="04A0" w:firstRow="1" w:lastRow="0" w:firstColumn="1" w:lastColumn="0" w:noHBand="0" w:noVBand="1"/>
      </w:tblPr>
      <w:tblGrid>
        <w:gridCol w:w="9576"/>
      </w:tblGrid>
      <w:tr w:rsidR="0038567E" w:rsidRPr="009614E5" w14:paraId="0CF7B3CE" w14:textId="77777777" w:rsidTr="0038567E">
        <w:trPr>
          <w:trHeight w:val="350"/>
        </w:trPr>
        <w:tc>
          <w:tcPr>
            <w:tcW w:w="9576" w:type="dxa"/>
          </w:tcPr>
          <w:p w14:paraId="4149E545" w14:textId="77777777" w:rsidR="0038567E" w:rsidRPr="001A4229" w:rsidRDefault="0038567E">
            <w:pPr>
              <w:pStyle w:val="ListParagraph"/>
              <w:numPr>
                <w:ilvl w:val="1"/>
                <w:numId w:val="10"/>
              </w:numPr>
              <w:ind w:left="342"/>
              <w:rPr>
                <w:rFonts w:eastAsia="SimSun"/>
                <w:b/>
                <w:bCs/>
                <w:lang w:eastAsia="zh-CN"/>
              </w:rPr>
            </w:pPr>
            <w:r w:rsidRPr="001A4229">
              <w:rPr>
                <w:rFonts w:eastAsia="SimSun"/>
                <w:b/>
                <w:bCs/>
                <w:lang w:eastAsia="zh-CN"/>
              </w:rPr>
              <w:t>Use the instructional model to show students where they are in the course of the unit.</w:t>
            </w:r>
          </w:p>
          <w:p w14:paraId="4AED4EE0" w14:textId="48F3351F" w:rsidR="0038567E" w:rsidRPr="009614E5" w:rsidRDefault="0038567E" w:rsidP="00DC53E3">
            <w:pPr>
              <w:pStyle w:val="List1"/>
              <w:ind w:left="-18" w:firstLine="18"/>
              <w:rPr>
                <w:b/>
                <w:bCs/>
              </w:rPr>
            </w:pPr>
            <w:r w:rsidRPr="00B54B92">
              <w:rPr>
                <w:rFonts w:eastAsia="SimSun"/>
                <w:lang w:eastAsia="zh-CN"/>
              </w:rPr>
              <w:t xml:space="preserve">Show </w:t>
            </w:r>
            <w:r w:rsidR="00617E2A">
              <w:rPr>
                <w:rFonts w:eastAsia="SimSun"/>
                <w:lang w:eastAsia="zh-CN"/>
              </w:rPr>
              <w:t>Slide</w:t>
            </w:r>
            <w:r w:rsidRPr="00B54B92">
              <w:rPr>
                <w:rFonts w:eastAsia="SimSun"/>
                <w:lang w:eastAsia="zh-CN"/>
              </w:rPr>
              <w:t xml:space="preserve"> 2 of the </w:t>
            </w:r>
            <w:r w:rsidRPr="00B54B92">
              <w:rPr>
                <w:rFonts w:eastAsia="SimSun"/>
                <w:color w:val="0000FF"/>
                <w:lang w:eastAsia="zh-CN"/>
              </w:rPr>
              <w:t xml:space="preserve">4.2 Explaining How </w:t>
            </w:r>
            <w:r>
              <w:rPr>
                <w:rFonts w:eastAsia="SimSun"/>
                <w:color w:val="0000FF"/>
                <w:lang w:eastAsia="zh-CN"/>
              </w:rPr>
              <w:t>Fungi</w:t>
            </w:r>
            <w:r w:rsidRPr="00B54B92">
              <w:rPr>
                <w:rFonts w:eastAsia="SimSun"/>
                <w:color w:val="0000FF"/>
                <w:lang w:eastAsia="zh-CN"/>
              </w:rPr>
              <w:t xml:space="preserve"> Move an</w:t>
            </w:r>
            <w:r>
              <w:rPr>
                <w:rFonts w:eastAsia="SimSun"/>
                <w:color w:val="0000FF"/>
                <w:lang w:eastAsia="zh-CN"/>
              </w:rPr>
              <w:t xml:space="preserve">d </w:t>
            </w:r>
            <w:r w:rsidRPr="00B54B92">
              <w:rPr>
                <w:rFonts w:eastAsia="SimSun"/>
                <w:color w:val="0000FF"/>
                <w:lang w:eastAsia="zh-CN"/>
              </w:rPr>
              <w:t>Function:</w:t>
            </w:r>
            <w:r>
              <w:rPr>
                <w:rFonts w:eastAsia="SimSun"/>
                <w:color w:val="0000FF"/>
                <w:lang w:eastAsia="zh-CN"/>
              </w:rPr>
              <w:t xml:space="preserve"> </w:t>
            </w:r>
            <w:r w:rsidRPr="00B54B92">
              <w:rPr>
                <w:rFonts w:eastAsia="SimSun"/>
                <w:color w:val="0000FF"/>
                <w:lang w:eastAsia="zh-CN"/>
              </w:rPr>
              <w:t>Cellular Respiration PPT</w:t>
            </w:r>
            <w:r w:rsidRPr="00B54B92">
              <w:rPr>
                <w:rFonts w:eastAsia="SimSun"/>
                <w:lang w:eastAsia="zh-CN"/>
              </w:rPr>
              <w:t>.</w:t>
            </w:r>
          </w:p>
        </w:tc>
      </w:tr>
      <w:tr w:rsidR="0038567E" w:rsidRPr="009614E5" w14:paraId="63123AF8" w14:textId="77777777" w:rsidTr="0038567E">
        <w:trPr>
          <w:trHeight w:val="350"/>
        </w:trPr>
        <w:tc>
          <w:tcPr>
            <w:tcW w:w="9576" w:type="dxa"/>
          </w:tcPr>
          <w:p w14:paraId="15B9A3CE" w14:textId="77777777" w:rsidR="0038567E" w:rsidRPr="001A4229" w:rsidRDefault="0038567E">
            <w:pPr>
              <w:pStyle w:val="List1"/>
              <w:numPr>
                <w:ilvl w:val="1"/>
                <w:numId w:val="10"/>
              </w:numPr>
              <w:ind w:left="342" w:hanging="342"/>
            </w:pPr>
            <w:r w:rsidRPr="001A4229">
              <w:rPr>
                <w:b/>
                <w:bCs/>
              </w:rPr>
              <w:t xml:space="preserve">Revisit students’ arguments about what happens when </w:t>
            </w:r>
            <w:r>
              <w:rPr>
                <w:b/>
                <w:bCs/>
              </w:rPr>
              <w:t>bread</w:t>
            </w:r>
            <w:r w:rsidRPr="001A4229">
              <w:rPr>
                <w:b/>
                <w:bCs/>
              </w:rPr>
              <w:t xml:space="preserve"> </w:t>
            </w:r>
            <w:r>
              <w:rPr>
                <w:b/>
                <w:bCs/>
              </w:rPr>
              <w:t>molds</w:t>
            </w:r>
            <w:r w:rsidRPr="001A4229">
              <w:rPr>
                <w:b/>
                <w:bCs/>
              </w:rPr>
              <w:t>.</w:t>
            </w:r>
          </w:p>
          <w:p w14:paraId="0DCDD1A2" w14:textId="6B190312" w:rsidR="0038567E" w:rsidRPr="001A4229" w:rsidRDefault="0038567E" w:rsidP="00DC53E3">
            <w:pPr>
              <w:rPr>
                <w:rFonts w:eastAsia="Cambria"/>
              </w:rPr>
            </w:pPr>
            <w:r w:rsidRPr="001A4229">
              <w:rPr>
                <w:rFonts w:eastAsia="Cambria"/>
              </w:rPr>
              <w:t xml:space="preserve">Show </w:t>
            </w:r>
            <w:r w:rsidR="00617E2A">
              <w:rPr>
                <w:rFonts w:eastAsia="Cambria"/>
              </w:rPr>
              <w:t>Slide</w:t>
            </w:r>
            <w:r w:rsidRPr="001A4229">
              <w:rPr>
                <w:rFonts w:eastAsia="Cambria"/>
              </w:rPr>
              <w:t xml:space="preserve"> 3 of the </w:t>
            </w:r>
            <w:r w:rsidRPr="001A4229">
              <w:rPr>
                <w:rFonts w:eastAsia="Cambria"/>
                <w:color w:val="0000FF"/>
              </w:rPr>
              <w:t xml:space="preserve">4.2 Explaining How </w:t>
            </w:r>
            <w:r>
              <w:rPr>
                <w:rFonts w:eastAsia="Cambria"/>
                <w:color w:val="0000FF"/>
              </w:rPr>
              <w:t>Fungi</w:t>
            </w:r>
            <w:r w:rsidRPr="001A4229">
              <w:rPr>
                <w:rFonts w:eastAsia="Cambria"/>
                <w:color w:val="0000FF"/>
              </w:rPr>
              <w:t xml:space="preserve"> Move and Function: Cellular Respiration PPT</w:t>
            </w:r>
            <w:r w:rsidRPr="001A4229">
              <w:rPr>
                <w:rFonts w:eastAsia="Cambria"/>
              </w:rPr>
              <w:t>.</w:t>
            </w:r>
          </w:p>
          <w:p w14:paraId="2BEFE561" w14:textId="77777777" w:rsidR="0038567E" w:rsidRPr="001A4229" w:rsidRDefault="0038567E" w:rsidP="007033CC">
            <w:pPr>
              <w:pStyle w:val="ListParagraph"/>
              <w:numPr>
                <w:ilvl w:val="0"/>
                <w:numId w:val="24"/>
              </w:numPr>
              <w:rPr>
                <w:rFonts w:eastAsia="Cambria"/>
              </w:rPr>
            </w:pPr>
            <w:r w:rsidRPr="001A4229">
              <w:rPr>
                <w:rFonts w:eastAsia="Cambria"/>
              </w:rPr>
              <w:t xml:space="preserve">Tell students that this activity’s purpose is to develop explanations for how </w:t>
            </w:r>
            <w:r>
              <w:rPr>
                <w:rFonts w:eastAsia="Cambria"/>
              </w:rPr>
              <w:t>fungi</w:t>
            </w:r>
            <w:r w:rsidRPr="001A4229">
              <w:rPr>
                <w:rFonts w:eastAsia="Cambria"/>
              </w:rPr>
              <w:t xml:space="preserve"> use food to move and function.</w:t>
            </w:r>
          </w:p>
          <w:p w14:paraId="2D3F968D" w14:textId="063F4036" w:rsidR="0038567E" w:rsidRDefault="0038567E" w:rsidP="007033CC">
            <w:pPr>
              <w:pStyle w:val="ListParagraph"/>
              <w:numPr>
                <w:ilvl w:val="0"/>
                <w:numId w:val="24"/>
              </w:numPr>
              <w:rPr>
                <w:rFonts w:eastAsia="Cambria"/>
              </w:rPr>
            </w:pPr>
            <w:r w:rsidRPr="001A4229">
              <w:rPr>
                <w:rFonts w:eastAsia="Cambria"/>
              </w:rPr>
              <w:t xml:space="preserve">Return each student’s copy </w:t>
            </w:r>
            <w:r w:rsidRPr="001A4229">
              <w:rPr>
                <w:rFonts w:eastAsia="Cambria"/>
                <w:color w:val="0000FF"/>
              </w:rPr>
              <w:t xml:space="preserve">of 3.3 Evidence-Based Arguments Tool for </w:t>
            </w:r>
            <w:r>
              <w:rPr>
                <w:rFonts w:eastAsia="Cambria"/>
                <w:color w:val="0000FF"/>
              </w:rPr>
              <w:t>Mold Growing</w:t>
            </w:r>
            <w:r w:rsidRPr="001A4229">
              <w:rPr>
                <w:rFonts w:eastAsia="Cambria"/>
              </w:rPr>
              <w:t xml:space="preserve"> and have them review the arguments</w:t>
            </w:r>
            <w:r w:rsidR="00B16473">
              <w:rPr>
                <w:rFonts w:eastAsia="Cambria"/>
              </w:rPr>
              <w:t xml:space="preserve"> they developed</w:t>
            </w:r>
            <w:r w:rsidRPr="001A4229">
              <w:rPr>
                <w:rFonts w:eastAsia="Cambria"/>
              </w:rPr>
              <w:t xml:space="preserve"> before they completed the molecular </w:t>
            </w:r>
            <w:r w:rsidRPr="001A4229">
              <w:rPr>
                <w:rFonts w:eastAsia="Cambria"/>
              </w:rPr>
              <w:lastRenderedPageBreak/>
              <w:t xml:space="preserve">modeling activity. Their arguments and unanswered questions should also apply to </w:t>
            </w:r>
            <w:r w:rsidR="00B16473">
              <w:rPr>
                <w:rFonts w:eastAsia="Cambria"/>
              </w:rPr>
              <w:t>mushrooms</w:t>
            </w:r>
            <w:r w:rsidRPr="001A4229">
              <w:rPr>
                <w:rFonts w:eastAsia="Cambria"/>
              </w:rPr>
              <w:t>.</w:t>
            </w:r>
          </w:p>
          <w:p w14:paraId="7B7F70AB" w14:textId="77777777" w:rsidR="0038567E" w:rsidRPr="001A4229" w:rsidRDefault="0038567E" w:rsidP="007033CC">
            <w:pPr>
              <w:pStyle w:val="ListParagraph"/>
              <w:numPr>
                <w:ilvl w:val="0"/>
                <w:numId w:val="24"/>
              </w:numPr>
            </w:pPr>
            <w:r w:rsidRPr="001A4229">
              <w:rPr>
                <w:rFonts w:eastAsia="Cambria"/>
              </w:rPr>
              <w:t>Ask them to think about what they know now that they didn’t know then.</w:t>
            </w:r>
          </w:p>
        </w:tc>
      </w:tr>
      <w:tr w:rsidR="0038567E" w:rsidRPr="009614E5" w14:paraId="11F8540A" w14:textId="77777777" w:rsidTr="0038567E">
        <w:trPr>
          <w:trHeight w:val="2402"/>
        </w:trPr>
        <w:tc>
          <w:tcPr>
            <w:tcW w:w="9576" w:type="dxa"/>
          </w:tcPr>
          <w:p w14:paraId="4D6D16D5" w14:textId="77777777" w:rsidR="0038567E" w:rsidRPr="001A4229" w:rsidRDefault="0038567E">
            <w:pPr>
              <w:pStyle w:val="ListParagraph"/>
              <w:numPr>
                <w:ilvl w:val="1"/>
                <w:numId w:val="10"/>
              </w:numPr>
              <w:ind w:left="342"/>
              <w:rPr>
                <w:b/>
                <w:bCs/>
              </w:rPr>
            </w:pPr>
            <w:r w:rsidRPr="001A4229">
              <w:rPr>
                <w:b/>
                <w:bCs/>
              </w:rPr>
              <w:lastRenderedPageBreak/>
              <w:t>Have students complete the Explanations process tool.</w:t>
            </w:r>
          </w:p>
          <w:p w14:paraId="6D11C1F1" w14:textId="0B54DB8A" w:rsidR="0038567E" w:rsidRPr="001A4229" w:rsidRDefault="0038567E" w:rsidP="00DC53E3">
            <w:r w:rsidRPr="00B54B92">
              <w:rPr>
                <w:rFonts w:eastAsia="SimSun"/>
                <w:lang w:eastAsia="zh-CN"/>
              </w:rPr>
              <w:t xml:space="preserve">Show </w:t>
            </w:r>
            <w:r w:rsidR="00617E2A">
              <w:rPr>
                <w:rFonts w:eastAsia="SimSun"/>
                <w:lang w:eastAsia="zh-CN"/>
              </w:rPr>
              <w:t>Slide</w:t>
            </w:r>
            <w:r w:rsidRPr="00B54B92">
              <w:rPr>
                <w:rFonts w:eastAsia="SimSun"/>
                <w:lang w:eastAsia="zh-CN"/>
              </w:rPr>
              <w:t xml:space="preserve"> 4 of the </w:t>
            </w:r>
            <w:r w:rsidRPr="00B54B92">
              <w:rPr>
                <w:rFonts w:eastAsia="SimSun"/>
                <w:color w:val="0000FF"/>
                <w:lang w:eastAsia="zh-CN"/>
              </w:rPr>
              <w:t xml:space="preserve">4.2 Explaining How </w:t>
            </w:r>
            <w:r>
              <w:rPr>
                <w:rFonts w:eastAsia="SimSun"/>
                <w:color w:val="0000FF"/>
                <w:lang w:eastAsia="zh-CN"/>
              </w:rPr>
              <w:t>Fungi</w:t>
            </w:r>
            <w:r w:rsidRPr="00B54B92">
              <w:rPr>
                <w:rFonts w:eastAsia="SimSun"/>
                <w:color w:val="0000FF"/>
                <w:lang w:eastAsia="zh-CN"/>
              </w:rPr>
              <w:t xml:space="preserve"> Move and Function: Cellular Respiration PPT</w:t>
            </w:r>
            <w:r w:rsidRPr="00B54B92">
              <w:rPr>
                <w:rFonts w:eastAsia="SimSun"/>
                <w:lang w:eastAsia="zh-CN"/>
              </w:rPr>
              <w:t xml:space="preserve">. </w:t>
            </w:r>
            <w:r w:rsidRPr="001A4229">
              <w:rPr>
                <w:bCs/>
              </w:rPr>
              <w:t xml:space="preserve">Give each student one copy of </w:t>
            </w:r>
            <w:r>
              <w:rPr>
                <w:color w:val="0000FF"/>
              </w:rPr>
              <w:t>4</w:t>
            </w:r>
            <w:r w:rsidRPr="001A4229">
              <w:rPr>
                <w:color w:val="0000FF"/>
              </w:rPr>
              <w:t>.</w:t>
            </w:r>
            <w:r>
              <w:rPr>
                <w:color w:val="0000FF"/>
              </w:rPr>
              <w:t>2</w:t>
            </w:r>
            <w:r w:rsidRPr="001A4229">
              <w:rPr>
                <w:color w:val="0000FF"/>
              </w:rPr>
              <w:t xml:space="preserve"> Explanations Tool for </w:t>
            </w:r>
            <w:r>
              <w:rPr>
                <w:color w:val="0000FF"/>
              </w:rPr>
              <w:t>Fungi</w:t>
            </w:r>
            <w:r w:rsidRPr="001A4229">
              <w:rPr>
                <w:color w:val="0000FF"/>
              </w:rPr>
              <w:t xml:space="preserve"> Cellular Respiration</w:t>
            </w:r>
            <w:r w:rsidRPr="001A4229">
              <w:t>.</w:t>
            </w:r>
            <w:r w:rsidRPr="001A4229">
              <w:rPr>
                <w:color w:val="0000FF"/>
              </w:rPr>
              <w:t xml:space="preserve"> </w:t>
            </w:r>
          </w:p>
          <w:p w14:paraId="5D4A2F36" w14:textId="7F0F0775" w:rsidR="0038567E" w:rsidRPr="00B54B92" w:rsidRDefault="0038567E" w:rsidP="007033CC">
            <w:pPr>
              <w:pStyle w:val="ListParagraph"/>
              <w:numPr>
                <w:ilvl w:val="0"/>
                <w:numId w:val="27"/>
              </w:numPr>
              <w:rPr>
                <w:rFonts w:eastAsia="SimSun"/>
                <w:lang w:eastAsia="zh-CN"/>
              </w:rPr>
            </w:pPr>
            <w:r w:rsidRPr="00B54B92">
              <w:rPr>
                <w:rFonts w:eastAsia="SimSun"/>
                <w:lang w:eastAsia="zh-CN"/>
              </w:rPr>
              <w:t xml:space="preserve">Tell students that in this part of the </w:t>
            </w:r>
            <w:r w:rsidR="000E6D2E">
              <w:rPr>
                <w:rFonts w:eastAsia="SimSun"/>
                <w:lang w:eastAsia="zh-CN"/>
              </w:rPr>
              <w:t>unit</w:t>
            </w:r>
            <w:r w:rsidRPr="00B54B92">
              <w:rPr>
                <w:rFonts w:eastAsia="SimSun"/>
                <w:lang w:eastAsia="zh-CN"/>
              </w:rPr>
              <w:t xml:space="preserve">, they will combine everything they learned about how </w:t>
            </w:r>
            <w:r>
              <w:rPr>
                <w:rFonts w:eastAsia="SimSun"/>
                <w:lang w:eastAsia="zh-CN"/>
              </w:rPr>
              <w:t>fungi</w:t>
            </w:r>
            <w:r w:rsidRPr="00B54B92">
              <w:rPr>
                <w:rFonts w:eastAsia="SimSun"/>
                <w:lang w:eastAsia="zh-CN"/>
              </w:rPr>
              <w:t xml:space="preserve"> use food to move and</w:t>
            </w:r>
            <w:r w:rsidRPr="008A37B3">
              <w:rPr>
                <w:rFonts w:eastAsia="SimSun"/>
                <w:lang w:eastAsia="zh-CN"/>
              </w:rPr>
              <w:t xml:space="preserve"> function into an explanation.</w:t>
            </w:r>
          </w:p>
          <w:p w14:paraId="020223C8" w14:textId="77777777" w:rsidR="0038567E" w:rsidRPr="00B54B92" w:rsidRDefault="0038567E" w:rsidP="007033CC">
            <w:pPr>
              <w:pStyle w:val="ListParagraph"/>
              <w:numPr>
                <w:ilvl w:val="0"/>
                <w:numId w:val="27"/>
              </w:numPr>
              <w:rPr>
                <w:rFonts w:eastAsia="SimSun"/>
                <w:lang w:eastAsia="zh-CN"/>
              </w:rPr>
            </w:pPr>
            <w:r w:rsidRPr="00B54B92">
              <w:rPr>
                <w:rFonts w:eastAsia="SimSun"/>
                <w:lang w:eastAsia="zh-CN"/>
              </w:rPr>
              <w:t xml:space="preserve">Remind them to consider both their evidence from the investigation as well as what they learned in the molecular modeling activity to construct their explanations. </w:t>
            </w:r>
          </w:p>
          <w:p w14:paraId="2723581F" w14:textId="77777777" w:rsidR="0038567E" w:rsidRPr="00594D89" w:rsidRDefault="0038567E" w:rsidP="007033CC">
            <w:pPr>
              <w:pStyle w:val="ListParagraph"/>
              <w:numPr>
                <w:ilvl w:val="0"/>
                <w:numId w:val="27"/>
              </w:numPr>
              <w:rPr>
                <w:i/>
              </w:rPr>
            </w:pPr>
            <w:r w:rsidRPr="00B54B92">
              <w:rPr>
                <w:rFonts w:eastAsia="SimSun"/>
                <w:lang w:eastAsia="zh-CN"/>
              </w:rPr>
              <w:t>Give students about 10 minute</w:t>
            </w:r>
            <w:r>
              <w:rPr>
                <w:rFonts w:eastAsia="SimSun"/>
                <w:lang w:eastAsia="zh-CN"/>
              </w:rPr>
              <w:t>s to complete the Explanations Process T</w:t>
            </w:r>
            <w:r w:rsidRPr="00B54B92">
              <w:rPr>
                <w:rFonts w:eastAsia="SimSun"/>
                <w:lang w:eastAsia="zh-CN"/>
              </w:rPr>
              <w:t>ool.</w:t>
            </w:r>
          </w:p>
        </w:tc>
      </w:tr>
      <w:tr w:rsidR="0038567E" w:rsidRPr="009614E5" w14:paraId="7AD3767B" w14:textId="77777777" w:rsidTr="0038567E">
        <w:trPr>
          <w:trHeight w:val="530"/>
        </w:trPr>
        <w:tc>
          <w:tcPr>
            <w:tcW w:w="9576" w:type="dxa"/>
          </w:tcPr>
          <w:p w14:paraId="7EBCC5A4" w14:textId="77777777" w:rsidR="0038567E" w:rsidRPr="001A4229" w:rsidRDefault="0038567E">
            <w:pPr>
              <w:pStyle w:val="ListParagraph"/>
              <w:numPr>
                <w:ilvl w:val="1"/>
                <w:numId w:val="10"/>
              </w:numPr>
              <w:ind w:left="342" w:hanging="342"/>
              <w:rPr>
                <w:b/>
                <w:bCs/>
              </w:rPr>
            </w:pPr>
            <w:r w:rsidRPr="001A4229">
              <w:rPr>
                <w:b/>
                <w:bCs/>
              </w:rPr>
              <w:t>Have students share explanations with each other.</w:t>
            </w:r>
          </w:p>
          <w:p w14:paraId="2AF725C2" w14:textId="5D4C6792" w:rsidR="0038567E" w:rsidRPr="00B54B92" w:rsidRDefault="0038567E" w:rsidP="00DC53E3">
            <w:pPr>
              <w:keepNext/>
              <w:keepLines/>
              <w:spacing w:before="200"/>
              <w:outlineLvl w:val="5"/>
              <w:rPr>
                <w:rFonts w:eastAsia="SimSun"/>
                <w:bCs/>
                <w:lang w:eastAsia="zh-CN"/>
              </w:rPr>
            </w:pPr>
            <w:r w:rsidRPr="00B54B92">
              <w:rPr>
                <w:rFonts w:eastAsia="SimSun"/>
                <w:bCs/>
                <w:lang w:eastAsia="zh-CN"/>
              </w:rPr>
              <w:t xml:space="preserve">Show </w:t>
            </w:r>
            <w:r w:rsidR="00617E2A">
              <w:rPr>
                <w:rFonts w:eastAsia="SimSun"/>
                <w:bCs/>
                <w:lang w:eastAsia="zh-CN"/>
              </w:rPr>
              <w:t>Slide</w:t>
            </w:r>
            <w:r w:rsidRPr="00B54B92">
              <w:rPr>
                <w:rFonts w:eastAsia="SimSun"/>
                <w:bCs/>
                <w:lang w:eastAsia="zh-CN"/>
              </w:rPr>
              <w:t xml:space="preserve"> 5 of the </w:t>
            </w:r>
            <w:r w:rsidRPr="00B54B92">
              <w:rPr>
                <w:rFonts w:eastAsia="SimSun"/>
                <w:bCs/>
                <w:color w:val="0000FF"/>
                <w:lang w:eastAsia="zh-CN"/>
              </w:rPr>
              <w:t xml:space="preserve">4.2 Explaining How </w:t>
            </w:r>
            <w:r>
              <w:rPr>
                <w:rFonts w:eastAsia="SimSun"/>
                <w:bCs/>
                <w:color w:val="0000FF"/>
                <w:lang w:eastAsia="zh-CN"/>
              </w:rPr>
              <w:t>Fungi</w:t>
            </w:r>
            <w:r w:rsidRPr="00B54B92">
              <w:rPr>
                <w:rFonts w:eastAsia="SimSun"/>
                <w:bCs/>
                <w:color w:val="0000FF"/>
                <w:lang w:eastAsia="zh-CN"/>
              </w:rPr>
              <w:t xml:space="preserve"> Move and Function: Cellular Respiration PPT</w:t>
            </w:r>
            <w:r w:rsidRPr="00B54B92">
              <w:rPr>
                <w:rFonts w:eastAsia="SimSun"/>
                <w:bCs/>
                <w:lang w:eastAsia="zh-CN"/>
              </w:rPr>
              <w:t>. Divide students into pairs and have them compare explanations for the Three Questions and the final explanation on the process tool.</w:t>
            </w:r>
          </w:p>
          <w:p w14:paraId="66703CA5" w14:textId="77777777" w:rsidR="0038567E" w:rsidRPr="000E6D2E" w:rsidRDefault="0038567E" w:rsidP="007033CC">
            <w:pPr>
              <w:pStyle w:val="ListParagraph"/>
              <w:numPr>
                <w:ilvl w:val="0"/>
                <w:numId w:val="41"/>
              </w:numPr>
              <w:ind w:left="422"/>
              <w:rPr>
                <w:bCs/>
              </w:rPr>
            </w:pPr>
            <w:r w:rsidRPr="000E6D2E">
              <w:rPr>
                <w:rFonts w:eastAsia="SimSun"/>
                <w:bCs/>
                <w:lang w:eastAsia="zh-CN"/>
              </w:rPr>
              <w:t xml:space="preserve">Have students use the </w:t>
            </w:r>
            <w:r w:rsidRPr="000E6D2E">
              <w:rPr>
                <w:rFonts w:eastAsia="SimSun"/>
                <w:bCs/>
                <w:color w:val="00B050"/>
                <w:lang w:eastAsia="zh-CN"/>
              </w:rPr>
              <w:t xml:space="preserve">Three Questions 11 x 17 Poster </w:t>
            </w:r>
            <w:r w:rsidRPr="000E6D2E">
              <w:rPr>
                <w:rFonts w:eastAsia="SimSun"/>
                <w:bCs/>
                <w:lang w:eastAsia="zh-CN"/>
              </w:rPr>
              <w:t xml:space="preserve">(or </w:t>
            </w:r>
            <w:r w:rsidRPr="000E6D2E">
              <w:rPr>
                <w:rFonts w:eastAsia="SimSun"/>
                <w:bCs/>
                <w:color w:val="00B050"/>
                <w:lang w:eastAsia="zh-CN"/>
              </w:rPr>
              <w:t>Handout</w:t>
            </w:r>
            <w:r w:rsidRPr="000E6D2E">
              <w:rPr>
                <w:rFonts w:eastAsia="SimSun"/>
                <w:bCs/>
                <w:lang w:eastAsia="zh-CN"/>
              </w:rPr>
              <w:t>) as a reference. Have students check their explanations with the middle and right-hand columns of the poster to make sure they are following the “rules.”</w:t>
            </w:r>
          </w:p>
        </w:tc>
      </w:tr>
      <w:tr w:rsidR="0038567E" w:rsidRPr="009614E5" w14:paraId="5B5B7E1A" w14:textId="77777777" w:rsidTr="0038567E">
        <w:trPr>
          <w:trHeight w:val="530"/>
        </w:trPr>
        <w:tc>
          <w:tcPr>
            <w:tcW w:w="9576" w:type="dxa"/>
          </w:tcPr>
          <w:p w14:paraId="1D754625" w14:textId="77777777" w:rsidR="0038567E" w:rsidRPr="0050227E" w:rsidRDefault="0038567E" w:rsidP="00DC53E3">
            <w:pPr>
              <w:rPr>
                <w:b/>
              </w:rPr>
            </w:pPr>
            <w:r>
              <w:rPr>
                <w:b/>
              </w:rPr>
              <w:t xml:space="preserve">5.  </w:t>
            </w:r>
            <w:r w:rsidRPr="0050227E">
              <w:rPr>
                <w:b/>
              </w:rPr>
              <w:t xml:space="preserve">Have students think about how cellular respiration answers </w:t>
            </w:r>
            <w:r>
              <w:rPr>
                <w:b/>
              </w:rPr>
              <w:t>the</w:t>
            </w:r>
            <w:r w:rsidRPr="0050227E">
              <w:rPr>
                <w:b/>
              </w:rPr>
              <w:t xml:space="preserve"> Matter Movement</w:t>
            </w:r>
            <w:r>
              <w:rPr>
                <w:b/>
              </w:rPr>
              <w:t xml:space="preserve"> question</w:t>
            </w:r>
            <w:r w:rsidRPr="0050227E">
              <w:rPr>
                <w:b/>
              </w:rPr>
              <w:t>.</w:t>
            </w:r>
          </w:p>
          <w:p w14:paraId="3710BDDA" w14:textId="24C2A89F" w:rsidR="0038567E" w:rsidRPr="00EE6E59" w:rsidRDefault="0038567E" w:rsidP="00DC53E3">
            <w:r w:rsidRPr="00EE6E59">
              <w:t xml:space="preserve">Use </w:t>
            </w:r>
            <w:r w:rsidR="00617E2A">
              <w:t>Slide</w:t>
            </w:r>
            <w:r w:rsidRPr="00EE6E59">
              <w:t xml:space="preserve">s </w:t>
            </w:r>
            <w:r>
              <w:rPr>
                <w:rFonts w:eastAsia="SimSun"/>
                <w:lang w:eastAsia="zh-CN"/>
              </w:rPr>
              <w:t>6</w:t>
            </w:r>
            <w:r>
              <w:rPr>
                <w:rFonts w:eastAsia="SimSun" w:hint="eastAsia"/>
                <w:lang w:eastAsia="zh-CN"/>
              </w:rPr>
              <w:t>-</w:t>
            </w:r>
            <w:r>
              <w:rPr>
                <w:rFonts w:eastAsia="SimSun"/>
                <w:lang w:eastAsia="zh-CN"/>
              </w:rPr>
              <w:t>12</w:t>
            </w:r>
            <w:r>
              <w:t xml:space="preserve"> </w:t>
            </w:r>
            <w:r w:rsidRPr="00EE6E59">
              <w:t xml:space="preserve">in the PPT to have the students discuss what is happening </w:t>
            </w:r>
            <w:r>
              <w:t xml:space="preserve">to matter </w:t>
            </w:r>
            <w:r w:rsidRPr="00EE6E59">
              <w:t>during cellular respiration</w:t>
            </w:r>
            <w:r>
              <w:t xml:space="preserve"> and to have them check their answers to the Matter Movement Question on their </w:t>
            </w:r>
            <w:r w:rsidRPr="00A30102">
              <w:rPr>
                <w:color w:val="0000FF"/>
              </w:rPr>
              <w:t>4.</w:t>
            </w:r>
            <w:r>
              <w:rPr>
                <w:color w:val="0000FF"/>
              </w:rPr>
              <w:t>2</w:t>
            </w:r>
            <w:r w:rsidRPr="00A30102">
              <w:rPr>
                <w:color w:val="0000FF"/>
              </w:rPr>
              <w:t xml:space="preserve"> Explanations Tool for </w:t>
            </w:r>
            <w:r>
              <w:rPr>
                <w:color w:val="0000FF"/>
              </w:rPr>
              <w:t>Fungi</w:t>
            </w:r>
            <w:r w:rsidRPr="00A30102">
              <w:rPr>
                <w:color w:val="0000FF"/>
              </w:rPr>
              <w:t xml:space="preserve"> Cellular Respiration</w:t>
            </w:r>
            <w:r>
              <w:rPr>
                <w:color w:val="0000FF"/>
              </w:rPr>
              <w:t>.</w:t>
            </w:r>
          </w:p>
          <w:p w14:paraId="185027D1" w14:textId="51E35F0F" w:rsidR="0038567E" w:rsidRPr="00EE6E59" w:rsidRDefault="0038567E" w:rsidP="007033CC">
            <w:pPr>
              <w:pStyle w:val="ListParagraph"/>
              <w:numPr>
                <w:ilvl w:val="0"/>
                <w:numId w:val="28"/>
              </w:numPr>
              <w:spacing w:after="0"/>
            </w:pPr>
            <w:r w:rsidRPr="00EE6E59">
              <w:t xml:space="preserve">Show students </w:t>
            </w:r>
            <w:r w:rsidR="00617E2A">
              <w:t>Slide</w:t>
            </w:r>
            <w:r w:rsidRPr="00EE6E59">
              <w:t xml:space="preserve"> </w:t>
            </w:r>
            <w:r>
              <w:rPr>
                <w:rFonts w:eastAsia="SimSun"/>
                <w:lang w:eastAsia="zh-CN"/>
              </w:rPr>
              <w:t>6</w:t>
            </w:r>
            <w:r w:rsidRPr="00EE6E59">
              <w:t xml:space="preserve"> to have them think about where atoms are moving from and moving to during cellular respiration. </w:t>
            </w:r>
          </w:p>
          <w:p w14:paraId="56144BAD" w14:textId="389EE149" w:rsidR="0038567E" w:rsidRPr="00B54B92" w:rsidRDefault="0038567E" w:rsidP="007033CC">
            <w:pPr>
              <w:pStyle w:val="ListParagraph"/>
              <w:numPr>
                <w:ilvl w:val="0"/>
                <w:numId w:val="28"/>
              </w:numPr>
              <w:spacing w:after="0"/>
              <w:rPr>
                <w:bCs/>
              </w:rPr>
            </w:pPr>
            <w:r w:rsidRPr="00EE6E59">
              <w:t xml:space="preserve">Show </w:t>
            </w:r>
            <w:r w:rsidR="00617E2A">
              <w:t>Slide</w:t>
            </w:r>
            <w:r w:rsidRPr="00EE6E59">
              <w:t xml:space="preserve"> </w:t>
            </w:r>
            <w:r>
              <w:rPr>
                <w:rFonts w:eastAsia="SimSun"/>
                <w:lang w:eastAsia="zh-CN"/>
              </w:rPr>
              <w:t>7</w:t>
            </w:r>
            <w:r w:rsidRPr="00EE6E59">
              <w:t xml:space="preserve"> to explain that atoms and molecules are moving so that </w:t>
            </w:r>
            <w:r>
              <w:t>fungi</w:t>
            </w:r>
            <w:r w:rsidRPr="00EE6E59">
              <w:t xml:space="preserve"> can get energy through cellular respiration: </w:t>
            </w:r>
            <w:r>
              <w:t>Decomposers</w:t>
            </w:r>
            <w:r w:rsidRPr="00EE6E59">
              <w:t xml:space="preserve"> need glucose and oxygen as reactants, and they m</w:t>
            </w:r>
            <w:r>
              <w:t>u</w:t>
            </w:r>
            <w:r w:rsidRPr="00EE6E59">
              <w:t>st get rid of car</w:t>
            </w:r>
            <w:r>
              <w:t>bon dioxide and water as waste.</w:t>
            </w:r>
          </w:p>
          <w:p w14:paraId="63A80203" w14:textId="1A7CC743" w:rsidR="0038567E" w:rsidRDefault="0038567E" w:rsidP="007033CC">
            <w:pPr>
              <w:pStyle w:val="ListParagraph"/>
              <w:numPr>
                <w:ilvl w:val="0"/>
                <w:numId w:val="28"/>
              </w:numPr>
              <w:spacing w:after="0"/>
              <w:rPr>
                <w:bCs/>
              </w:rPr>
            </w:pPr>
            <w:r w:rsidRPr="0050227E">
              <w:t xml:space="preserve">Show </w:t>
            </w:r>
            <w:r w:rsidR="00617E2A">
              <w:t>Slide</w:t>
            </w:r>
            <w:r w:rsidRPr="0050227E">
              <w:t xml:space="preserve"> </w:t>
            </w:r>
            <w:r w:rsidRPr="0050227E">
              <w:rPr>
                <w:rFonts w:eastAsia="SimSun"/>
                <w:lang w:eastAsia="zh-CN"/>
              </w:rPr>
              <w:t>8</w:t>
            </w:r>
            <w:r w:rsidRPr="0050227E">
              <w:t xml:space="preserve"> to explain a simplified version of movement of all these materials through the </w:t>
            </w:r>
            <w:r>
              <w:t>fungus</w:t>
            </w:r>
            <w:r w:rsidRPr="0050227E">
              <w:t xml:space="preserve">. </w:t>
            </w:r>
          </w:p>
          <w:p w14:paraId="3F6228F2" w14:textId="361DEE93" w:rsidR="0038567E" w:rsidRPr="008A37B3" w:rsidRDefault="0038567E" w:rsidP="007033CC">
            <w:pPr>
              <w:pStyle w:val="ListParagraph"/>
              <w:numPr>
                <w:ilvl w:val="0"/>
                <w:numId w:val="29"/>
              </w:numPr>
              <w:ind w:left="342"/>
            </w:pPr>
            <w:r w:rsidRPr="008A37B3">
              <w:rPr>
                <w:bCs/>
              </w:rPr>
              <w:t xml:space="preserve">Display </w:t>
            </w:r>
            <w:r w:rsidR="00617E2A">
              <w:rPr>
                <w:bCs/>
              </w:rPr>
              <w:t>Slide</w:t>
            </w:r>
            <w:r w:rsidRPr="008A37B3">
              <w:rPr>
                <w:bCs/>
              </w:rPr>
              <w:t>s 9-1</w:t>
            </w:r>
            <w:r>
              <w:rPr>
                <w:bCs/>
              </w:rPr>
              <w:t>2</w:t>
            </w:r>
            <w:r w:rsidRPr="0050227E">
              <w:rPr>
                <w:bCs/>
              </w:rPr>
              <w:t xml:space="preserve"> </w:t>
            </w:r>
            <w:r>
              <w:rPr>
                <w:bCs/>
              </w:rPr>
              <w:t>to</w:t>
            </w:r>
            <w:r w:rsidRPr="008A37B3">
              <w:rPr>
                <w:bCs/>
              </w:rPr>
              <w:t xml:space="preserve"> h</w:t>
            </w:r>
            <w:r w:rsidRPr="0050227E">
              <w:rPr>
                <w:bCs/>
              </w:rPr>
              <w:t>ave students compare their answers to the Matter Movement Question with the answers on the slide.</w:t>
            </w:r>
            <w:r>
              <w:rPr>
                <w:bCs/>
              </w:rPr>
              <w:t xml:space="preserve"> Students only need to have arrows showing the movement of molecules into and out of the cell. </w:t>
            </w:r>
            <w:r w:rsidRPr="0050227E">
              <w:rPr>
                <w:bCs/>
              </w:rPr>
              <w:t xml:space="preserve">Have students use a different colored writing utensil to make any needed changes to their answers. Allow students to ask questions if they do not understand why their ideas are incorrect. </w:t>
            </w:r>
          </w:p>
          <w:p w14:paraId="33C9AF6B" w14:textId="77777777" w:rsidR="0038567E" w:rsidRPr="001A4229" w:rsidRDefault="0038567E" w:rsidP="007033CC">
            <w:pPr>
              <w:pStyle w:val="ListParagraph"/>
              <w:numPr>
                <w:ilvl w:val="0"/>
                <w:numId w:val="29"/>
              </w:numPr>
              <w:ind w:left="342"/>
              <w:rPr>
                <w:b/>
                <w:bCs/>
              </w:rPr>
            </w:pPr>
            <w:r w:rsidRPr="001A4229">
              <w:rPr>
                <w:bCs/>
              </w:rPr>
              <w:t>If students have model explanations to share, display student work and discuss. If students have common areas of weakness in their explanations, ask for a volunteer to share, display student work, and discuss ways of strengthening the response.</w:t>
            </w:r>
          </w:p>
        </w:tc>
      </w:tr>
      <w:tr w:rsidR="0038567E" w:rsidRPr="009614E5" w14:paraId="7FEADC04" w14:textId="77777777" w:rsidTr="0038567E">
        <w:trPr>
          <w:trHeight w:val="530"/>
        </w:trPr>
        <w:tc>
          <w:tcPr>
            <w:tcW w:w="9576" w:type="dxa"/>
          </w:tcPr>
          <w:p w14:paraId="60018A4E" w14:textId="77777777" w:rsidR="0038567E" w:rsidRPr="00B54B92" w:rsidRDefault="0038567E" w:rsidP="00DC53E3">
            <w:pPr>
              <w:rPr>
                <w:b/>
              </w:rPr>
            </w:pPr>
            <w:r>
              <w:rPr>
                <w:rFonts w:eastAsia="SimSun"/>
                <w:b/>
                <w:lang w:eastAsia="zh-CN"/>
              </w:rPr>
              <w:t>6</w:t>
            </w:r>
            <w:r w:rsidRPr="00B54B92">
              <w:rPr>
                <w:rFonts w:eastAsia="SimSun"/>
                <w:b/>
                <w:lang w:eastAsia="zh-CN"/>
              </w:rPr>
              <w:t>.</w:t>
            </w:r>
            <w:r>
              <w:rPr>
                <w:rFonts w:eastAsia="SimSun" w:hint="eastAsia"/>
                <w:b/>
                <w:lang w:eastAsia="zh-CN"/>
              </w:rPr>
              <w:t xml:space="preserve"> </w:t>
            </w:r>
            <w:r w:rsidRPr="00B54B92">
              <w:rPr>
                <w:b/>
              </w:rPr>
              <w:t xml:space="preserve">Have students think about how cellular respiration also answers </w:t>
            </w:r>
            <w:r>
              <w:rPr>
                <w:b/>
              </w:rPr>
              <w:t xml:space="preserve">the </w:t>
            </w:r>
            <w:r w:rsidRPr="00B54B92">
              <w:rPr>
                <w:b/>
              </w:rPr>
              <w:t>Matter Change</w:t>
            </w:r>
            <w:r>
              <w:rPr>
                <w:b/>
              </w:rPr>
              <w:t xml:space="preserve"> Question</w:t>
            </w:r>
            <w:r w:rsidRPr="00B54B92">
              <w:rPr>
                <w:b/>
              </w:rPr>
              <w:t>.</w:t>
            </w:r>
          </w:p>
          <w:p w14:paraId="3623AA87" w14:textId="61325EB8" w:rsidR="0038567E" w:rsidRPr="00B54B92" w:rsidRDefault="0038567E" w:rsidP="00DC53E3">
            <w:r>
              <w:t xml:space="preserve">Show </w:t>
            </w:r>
            <w:r w:rsidR="00617E2A">
              <w:t>Slide</w:t>
            </w:r>
            <w:r>
              <w:t xml:space="preserve"> </w:t>
            </w:r>
            <w:r>
              <w:rPr>
                <w:rFonts w:eastAsia="SimSun"/>
                <w:lang w:eastAsia="zh-CN"/>
              </w:rPr>
              <w:t>13</w:t>
            </w:r>
            <w:r w:rsidRPr="00B54B92">
              <w:t xml:space="preserve"> to zoom into a cell in the </w:t>
            </w:r>
            <w:r>
              <w:t>fungus</w:t>
            </w:r>
            <w:r w:rsidRPr="00B54B92">
              <w:t xml:space="preserve"> to illustrate cellular respiration at the cellular scale. Glucose and oxygen enter the cell; carbon dioxide and water leave—and cell gets energy to function! </w:t>
            </w:r>
          </w:p>
          <w:p w14:paraId="1151CEDE" w14:textId="1BD2C99C" w:rsidR="0038567E" w:rsidRPr="00A015DF" w:rsidRDefault="0038567E" w:rsidP="007033CC">
            <w:pPr>
              <w:pStyle w:val="ListParagraph"/>
              <w:numPr>
                <w:ilvl w:val="0"/>
                <w:numId w:val="30"/>
              </w:numPr>
              <w:ind w:left="342"/>
            </w:pPr>
            <w:r>
              <w:rPr>
                <w:bCs/>
              </w:rPr>
              <w:lastRenderedPageBreak/>
              <w:t xml:space="preserve">Display </w:t>
            </w:r>
            <w:r w:rsidR="00617E2A">
              <w:rPr>
                <w:bCs/>
              </w:rPr>
              <w:t>Slide</w:t>
            </w:r>
            <w:r>
              <w:rPr>
                <w:bCs/>
              </w:rPr>
              <w:t>s 14-</w:t>
            </w:r>
            <w:r w:rsidRPr="0050227E">
              <w:rPr>
                <w:bCs/>
              </w:rPr>
              <w:t>1</w:t>
            </w:r>
            <w:r>
              <w:rPr>
                <w:bCs/>
              </w:rPr>
              <w:t>5</w:t>
            </w:r>
            <w:r w:rsidRPr="0050227E">
              <w:rPr>
                <w:bCs/>
              </w:rPr>
              <w:t xml:space="preserve"> </w:t>
            </w:r>
            <w:r>
              <w:rPr>
                <w:bCs/>
              </w:rPr>
              <w:t>to</w:t>
            </w:r>
            <w:r w:rsidRPr="0050227E">
              <w:rPr>
                <w:bCs/>
              </w:rPr>
              <w:t xml:space="preserve"> have students compare their answers to the Matter </w:t>
            </w:r>
            <w:r>
              <w:rPr>
                <w:bCs/>
              </w:rPr>
              <w:t>Change</w:t>
            </w:r>
            <w:r w:rsidRPr="0050227E">
              <w:rPr>
                <w:bCs/>
              </w:rPr>
              <w:t xml:space="preserve"> Question </w:t>
            </w:r>
            <w:r>
              <w:rPr>
                <w:bCs/>
              </w:rPr>
              <w:t xml:space="preserve">on the </w:t>
            </w:r>
            <w:r w:rsidRPr="00A30102">
              <w:rPr>
                <w:color w:val="0000FF"/>
              </w:rPr>
              <w:t>4.</w:t>
            </w:r>
            <w:r>
              <w:rPr>
                <w:color w:val="0000FF"/>
              </w:rPr>
              <w:t>2</w:t>
            </w:r>
            <w:r w:rsidRPr="00A30102">
              <w:rPr>
                <w:color w:val="0000FF"/>
              </w:rPr>
              <w:t xml:space="preserve"> Explanations Tool for </w:t>
            </w:r>
            <w:r>
              <w:rPr>
                <w:color w:val="0000FF"/>
              </w:rPr>
              <w:t>Fungi</w:t>
            </w:r>
            <w:r w:rsidRPr="00A30102">
              <w:rPr>
                <w:color w:val="0000FF"/>
              </w:rPr>
              <w:t xml:space="preserve"> Cellular Respiration</w:t>
            </w:r>
            <w:r>
              <w:rPr>
                <w:bCs/>
              </w:rPr>
              <w:t xml:space="preserve"> </w:t>
            </w:r>
            <w:r w:rsidRPr="0050227E">
              <w:rPr>
                <w:bCs/>
              </w:rPr>
              <w:t xml:space="preserve">with the answers on the slide. Have students use a different colored writing utensil to make any needed changes to their answers. Allow students to ask questions if they do not understand why their ideas are incorrect. </w:t>
            </w:r>
          </w:p>
          <w:p w14:paraId="0A79DB9D" w14:textId="77777777" w:rsidR="0038567E" w:rsidRPr="001A4229" w:rsidRDefault="0038567E" w:rsidP="007033CC">
            <w:pPr>
              <w:pStyle w:val="ListParagraph"/>
              <w:numPr>
                <w:ilvl w:val="0"/>
                <w:numId w:val="30"/>
              </w:numPr>
              <w:ind w:left="342"/>
            </w:pPr>
            <w:r w:rsidRPr="001A4229">
              <w:rPr>
                <w:bCs/>
              </w:rPr>
              <w:t>If students have model explanations to share, display student work and discuss. If students have common areas of weakness in their explanations, ask for a volunteer to share, display student work, and discuss ways of strengthening the response.</w:t>
            </w:r>
          </w:p>
        </w:tc>
      </w:tr>
      <w:tr w:rsidR="0038567E" w:rsidRPr="009614E5" w14:paraId="4D7CB3C3" w14:textId="77777777" w:rsidTr="0038567E">
        <w:trPr>
          <w:trHeight w:val="530"/>
        </w:trPr>
        <w:tc>
          <w:tcPr>
            <w:tcW w:w="9576" w:type="dxa"/>
          </w:tcPr>
          <w:p w14:paraId="70077851" w14:textId="77777777" w:rsidR="0038567E" w:rsidRPr="008A37B3" w:rsidRDefault="0038567E" w:rsidP="00DC53E3">
            <w:pPr>
              <w:rPr>
                <w:rFonts w:eastAsia="SimSun"/>
                <w:b/>
                <w:lang w:eastAsia="zh-CN"/>
              </w:rPr>
            </w:pPr>
            <w:r>
              <w:rPr>
                <w:rFonts w:eastAsia="SimSun"/>
                <w:b/>
                <w:lang w:eastAsia="zh-CN"/>
              </w:rPr>
              <w:lastRenderedPageBreak/>
              <w:t xml:space="preserve">7. </w:t>
            </w:r>
            <w:r w:rsidRPr="008A37B3">
              <w:rPr>
                <w:rFonts w:eastAsia="SimSun"/>
                <w:b/>
                <w:bCs/>
                <w:lang w:eastAsia="zh-CN"/>
              </w:rPr>
              <w:t xml:space="preserve">Discuss how cellular respiration helps to answer </w:t>
            </w:r>
            <w:r>
              <w:rPr>
                <w:rFonts w:eastAsia="SimSun"/>
                <w:b/>
                <w:bCs/>
                <w:lang w:eastAsia="zh-CN"/>
              </w:rPr>
              <w:t>Energy Change questions, including unanswered questions about bread mold and mushrooms.</w:t>
            </w:r>
          </w:p>
          <w:p w14:paraId="699FA6CC" w14:textId="41E20344" w:rsidR="0038567E" w:rsidRDefault="0038567E" w:rsidP="00DC53E3">
            <w:pPr>
              <w:rPr>
                <w:rFonts w:eastAsia="SimSun"/>
                <w:lang w:eastAsia="zh-CN"/>
              </w:rPr>
            </w:pPr>
            <w:r>
              <w:rPr>
                <w:rFonts w:eastAsia="SimSun"/>
                <w:lang w:eastAsia="zh-CN"/>
              </w:rPr>
              <w:t xml:space="preserve">Show </w:t>
            </w:r>
            <w:r w:rsidR="00617E2A">
              <w:rPr>
                <w:rFonts w:eastAsia="SimSun"/>
                <w:lang w:eastAsia="zh-CN"/>
              </w:rPr>
              <w:t>Slide</w:t>
            </w:r>
            <w:r>
              <w:rPr>
                <w:rFonts w:eastAsia="SimSun"/>
                <w:lang w:eastAsia="zh-CN"/>
              </w:rPr>
              <w:t xml:space="preserve"> 16 to remind students of the Energy Change questions at multiple scales.</w:t>
            </w:r>
          </w:p>
          <w:p w14:paraId="2CCEC530" w14:textId="33C9D610" w:rsidR="0038567E" w:rsidRPr="00910BC3" w:rsidRDefault="0038567E" w:rsidP="007033CC">
            <w:pPr>
              <w:pStyle w:val="ListParagraph"/>
              <w:numPr>
                <w:ilvl w:val="0"/>
                <w:numId w:val="30"/>
              </w:numPr>
              <w:ind w:left="342"/>
            </w:pPr>
            <w:r>
              <w:rPr>
                <w:bCs/>
              </w:rPr>
              <w:t xml:space="preserve">Display </w:t>
            </w:r>
            <w:r w:rsidR="00617E2A">
              <w:rPr>
                <w:bCs/>
              </w:rPr>
              <w:t>Slide</w:t>
            </w:r>
            <w:r>
              <w:rPr>
                <w:bCs/>
              </w:rPr>
              <w:t xml:space="preserve"> 17</w:t>
            </w:r>
            <w:r w:rsidRPr="0050227E">
              <w:rPr>
                <w:bCs/>
              </w:rPr>
              <w:t xml:space="preserve"> </w:t>
            </w:r>
            <w:r>
              <w:rPr>
                <w:bCs/>
              </w:rPr>
              <w:t>to</w:t>
            </w:r>
            <w:r w:rsidRPr="0050227E">
              <w:rPr>
                <w:bCs/>
              </w:rPr>
              <w:t xml:space="preserve"> have students comp</w:t>
            </w:r>
            <w:r>
              <w:rPr>
                <w:bCs/>
              </w:rPr>
              <w:t>are</w:t>
            </w:r>
            <w:r w:rsidRPr="0050227E">
              <w:rPr>
                <w:bCs/>
              </w:rPr>
              <w:t xml:space="preserve"> their answers to the </w:t>
            </w:r>
            <w:r>
              <w:rPr>
                <w:bCs/>
              </w:rPr>
              <w:t>Energy</w:t>
            </w:r>
            <w:r w:rsidRPr="0050227E">
              <w:rPr>
                <w:bCs/>
              </w:rPr>
              <w:t xml:space="preserve"> </w:t>
            </w:r>
            <w:r>
              <w:rPr>
                <w:bCs/>
              </w:rPr>
              <w:t>Change</w:t>
            </w:r>
            <w:r w:rsidRPr="0050227E">
              <w:rPr>
                <w:bCs/>
              </w:rPr>
              <w:t xml:space="preserve"> Question </w:t>
            </w:r>
            <w:r>
              <w:rPr>
                <w:bCs/>
              </w:rPr>
              <w:t xml:space="preserve">on the </w:t>
            </w:r>
            <w:r w:rsidRPr="00A30102">
              <w:rPr>
                <w:color w:val="0000FF"/>
              </w:rPr>
              <w:t>4.</w:t>
            </w:r>
            <w:r>
              <w:rPr>
                <w:color w:val="0000FF"/>
              </w:rPr>
              <w:t>2</w:t>
            </w:r>
            <w:r w:rsidRPr="00A30102">
              <w:rPr>
                <w:color w:val="0000FF"/>
              </w:rPr>
              <w:t xml:space="preserve"> Explanations Tool for </w:t>
            </w:r>
            <w:r>
              <w:rPr>
                <w:color w:val="0000FF"/>
              </w:rPr>
              <w:t>Fungi</w:t>
            </w:r>
            <w:r w:rsidRPr="00A30102">
              <w:rPr>
                <w:color w:val="0000FF"/>
              </w:rPr>
              <w:t xml:space="preserve"> Cellular Respiration</w:t>
            </w:r>
            <w:r>
              <w:rPr>
                <w:bCs/>
              </w:rPr>
              <w:t xml:space="preserve"> </w:t>
            </w:r>
            <w:r w:rsidRPr="0050227E">
              <w:rPr>
                <w:bCs/>
              </w:rPr>
              <w:t xml:space="preserve">with the answers on the slide. Have students use a different colored writing utensil to make any needed changes to their answers. Allow students to ask questions if they do not understand why their ideas are incorrect. </w:t>
            </w:r>
          </w:p>
          <w:p w14:paraId="136F9D8E" w14:textId="77777777" w:rsidR="0038567E" w:rsidRPr="00A649C6" w:rsidRDefault="0038567E" w:rsidP="007033CC">
            <w:pPr>
              <w:pStyle w:val="ListParagraph"/>
              <w:numPr>
                <w:ilvl w:val="0"/>
                <w:numId w:val="30"/>
              </w:numPr>
              <w:ind w:left="342"/>
            </w:pPr>
            <w:r w:rsidRPr="00B54B92">
              <w:rPr>
                <w:bCs/>
              </w:rPr>
              <w:t>If students have model explanations to share, display student work and discuss. If students have common areas of weakness in their explanations, ask for a volunteer to share, display student work, and discuss ways of strengthening the response.</w:t>
            </w:r>
          </w:p>
          <w:p w14:paraId="3BFBFF44" w14:textId="77777777" w:rsidR="0038567E" w:rsidRPr="00A649C6" w:rsidRDefault="0038567E" w:rsidP="007033CC">
            <w:pPr>
              <w:pStyle w:val="ListParagraph"/>
              <w:numPr>
                <w:ilvl w:val="0"/>
                <w:numId w:val="30"/>
              </w:numPr>
              <w:ind w:left="342"/>
            </w:pPr>
            <w:r w:rsidRPr="00A649C6">
              <w:rPr>
                <w:bCs/>
              </w:rPr>
              <w:t>Have students consider how these answers address Energy Change at macroscopic, atomic-molecular, and cellular scales.</w:t>
            </w:r>
          </w:p>
        </w:tc>
      </w:tr>
      <w:tr w:rsidR="0038567E" w:rsidRPr="009614E5" w14:paraId="0A6A2BBE" w14:textId="77777777" w:rsidTr="0038567E">
        <w:trPr>
          <w:trHeight w:val="530"/>
        </w:trPr>
        <w:tc>
          <w:tcPr>
            <w:tcW w:w="9576" w:type="dxa"/>
          </w:tcPr>
          <w:p w14:paraId="276C0D90" w14:textId="6A097341" w:rsidR="0038567E" w:rsidRPr="001A4229" w:rsidRDefault="0038567E" w:rsidP="0038567E">
            <w:pPr>
              <w:keepNext/>
              <w:keepLines/>
              <w:outlineLvl w:val="5"/>
              <w:rPr>
                <w:b/>
                <w:bCs/>
              </w:rPr>
            </w:pPr>
            <w:r>
              <w:rPr>
                <w:rFonts w:eastAsia="SimSun"/>
                <w:b/>
                <w:lang w:eastAsia="zh-CN"/>
              </w:rPr>
              <w:t>8. (</w:t>
            </w:r>
            <w:r w:rsidRPr="001A4229">
              <w:rPr>
                <w:b/>
                <w:bCs/>
              </w:rPr>
              <w:t>Optional) Have students critique example explanations</w:t>
            </w:r>
          </w:p>
          <w:p w14:paraId="775116E4" w14:textId="77777777" w:rsidR="0038567E" w:rsidRDefault="0038567E" w:rsidP="0038567E">
            <w:pPr>
              <w:keepNext/>
              <w:keepLines/>
              <w:outlineLvl w:val="5"/>
              <w:rPr>
                <w:bCs/>
              </w:rPr>
            </w:pPr>
            <w:r>
              <w:rPr>
                <w:bCs/>
              </w:rPr>
              <w:t>Display Slide 18 of the PPT.  Have students look at two handouts: (a) t</w:t>
            </w:r>
            <w:r>
              <w:t xml:space="preserve">he </w:t>
            </w:r>
            <w:r w:rsidRPr="00853CFE">
              <w:rPr>
                <w:color w:val="00B050"/>
              </w:rPr>
              <w:t>Three Questions Handout</w:t>
            </w:r>
            <w:r>
              <w:rPr>
                <w:bCs/>
              </w:rPr>
              <w:t xml:space="preserve">, and (b) the </w:t>
            </w:r>
            <w:r w:rsidRPr="00B2493A">
              <w:rPr>
                <w:color w:val="0000F1"/>
              </w:rPr>
              <w:t>Decomposers Example Explanations Handout</w:t>
            </w:r>
            <w:r>
              <w:rPr>
                <w:bCs/>
              </w:rPr>
              <w:t>.</w:t>
            </w:r>
          </w:p>
          <w:p w14:paraId="7CE810E6" w14:textId="77777777" w:rsidR="0038567E" w:rsidRDefault="0038567E" w:rsidP="007033CC">
            <w:pPr>
              <w:pStyle w:val="ListParagraph"/>
              <w:keepNext/>
              <w:keepLines/>
              <w:numPr>
                <w:ilvl w:val="0"/>
                <w:numId w:val="33"/>
              </w:numPr>
              <w:outlineLvl w:val="5"/>
              <w:rPr>
                <w:bCs/>
              </w:rPr>
            </w:pPr>
            <w:r>
              <w:rPr>
                <w:bCs/>
              </w:rPr>
              <w:t xml:space="preserve">Ask students to evaluate the two example explanations of cellular respiration on the </w:t>
            </w:r>
            <w:r w:rsidRPr="00B2493A">
              <w:rPr>
                <w:color w:val="0000F1"/>
              </w:rPr>
              <w:t>Decomposers Example Explanations Handout</w:t>
            </w:r>
            <w:r>
              <w:rPr>
                <w:bCs/>
              </w:rPr>
              <w:t>: Which explanation is better? Why?</w:t>
            </w:r>
          </w:p>
          <w:p w14:paraId="37887E83" w14:textId="6DDD534B" w:rsidR="0038567E" w:rsidRDefault="0038567E" w:rsidP="0038567E">
            <w:pPr>
              <w:rPr>
                <w:rFonts w:eastAsia="SimSun"/>
                <w:b/>
                <w:lang w:eastAsia="zh-CN"/>
              </w:rPr>
            </w:pPr>
            <w:r>
              <w:rPr>
                <w:bCs/>
              </w:rPr>
              <w:t xml:space="preserve">Have students use the </w:t>
            </w:r>
            <w:r w:rsidRPr="00853CFE">
              <w:rPr>
                <w:color w:val="00B050"/>
              </w:rPr>
              <w:t xml:space="preserve">Three Questions Explanation Checklist </w:t>
            </w:r>
            <w:r>
              <w:rPr>
                <w:bCs/>
              </w:rPr>
              <w:t xml:space="preserve">on the back of the </w:t>
            </w:r>
            <w:r w:rsidRPr="00853CFE">
              <w:rPr>
                <w:color w:val="00B050"/>
              </w:rPr>
              <w:t>Three Questions Handout</w:t>
            </w:r>
            <w:r>
              <w:rPr>
                <w:bCs/>
              </w:rPr>
              <w:t xml:space="preserve"> to justify their critiques of the explanations.</w:t>
            </w:r>
          </w:p>
        </w:tc>
      </w:tr>
      <w:tr w:rsidR="0038567E" w:rsidRPr="009614E5" w14:paraId="37FFF2F6" w14:textId="77777777" w:rsidTr="0038567E">
        <w:trPr>
          <w:trHeight w:val="530"/>
        </w:trPr>
        <w:tc>
          <w:tcPr>
            <w:tcW w:w="9576" w:type="dxa"/>
          </w:tcPr>
          <w:p w14:paraId="4A6E928E" w14:textId="6A465C22" w:rsidR="0038567E" w:rsidRPr="0038567E" w:rsidRDefault="0038567E" w:rsidP="0038567E">
            <w:pPr>
              <w:rPr>
                <w:rFonts w:eastAsia="SimSun"/>
                <w:b/>
                <w:lang w:eastAsia="zh-CN"/>
              </w:rPr>
            </w:pPr>
            <w:r>
              <w:rPr>
                <w:rFonts w:eastAsia="SimSun"/>
                <w:b/>
                <w:lang w:eastAsia="zh-CN"/>
              </w:rPr>
              <w:t xml:space="preserve">9. </w:t>
            </w:r>
            <w:r w:rsidRPr="001A4229">
              <w:rPr>
                <w:b/>
                <w:bCs/>
              </w:rPr>
              <w:t xml:space="preserve">Have </w:t>
            </w:r>
            <w:proofErr w:type="gramStart"/>
            <w:r w:rsidRPr="001A4229">
              <w:rPr>
                <w:b/>
                <w:bCs/>
              </w:rPr>
              <w:t>students</w:t>
            </w:r>
            <w:proofErr w:type="gramEnd"/>
            <w:r w:rsidRPr="001A4229">
              <w:rPr>
                <w:b/>
                <w:bCs/>
              </w:rPr>
              <w:t xml:space="preserve"> critique and improve their full explanations.</w:t>
            </w:r>
          </w:p>
          <w:p w14:paraId="0EF9212A" w14:textId="05E04B1E" w:rsidR="0038567E" w:rsidRDefault="0038567E" w:rsidP="0038567E">
            <w:pPr>
              <w:rPr>
                <w:bCs/>
              </w:rPr>
            </w:pPr>
            <w:r>
              <w:rPr>
                <w:bCs/>
              </w:rPr>
              <w:t xml:space="preserve">Display </w:t>
            </w:r>
            <w:r w:rsidR="00617E2A">
              <w:rPr>
                <w:bCs/>
              </w:rPr>
              <w:t>Slide</w:t>
            </w:r>
            <w:r>
              <w:rPr>
                <w:bCs/>
              </w:rPr>
              <w:t xml:space="preserve"> 18 of the PPT for the full explanation. Have students use the </w:t>
            </w:r>
            <w:r w:rsidRPr="00853CFE">
              <w:rPr>
                <w:color w:val="00B050"/>
              </w:rPr>
              <w:t xml:space="preserve">Three Questions Explanation Checklist </w:t>
            </w:r>
            <w:r>
              <w:rPr>
                <w:bCs/>
              </w:rPr>
              <w:t xml:space="preserve">on the back of the </w:t>
            </w:r>
            <w:r w:rsidRPr="00853CFE">
              <w:rPr>
                <w:color w:val="00B050"/>
              </w:rPr>
              <w:t>Three Questions Handout</w:t>
            </w:r>
            <w:r w:rsidRPr="00853CFE">
              <w:rPr>
                <w:bCs/>
                <w:color w:val="00B050"/>
              </w:rPr>
              <w:t xml:space="preserve"> </w:t>
            </w:r>
            <w:r>
              <w:rPr>
                <w:bCs/>
              </w:rPr>
              <w:t xml:space="preserve">to check that their story includes each of the parts (matter movement, matter change, energy change, and matter movement) and answers the prompt in a cohesive way. </w:t>
            </w:r>
          </w:p>
          <w:p w14:paraId="0679F7FE" w14:textId="77777777" w:rsidR="0038567E" w:rsidRDefault="0038567E" w:rsidP="007033CC">
            <w:pPr>
              <w:pStyle w:val="ListParagraph"/>
              <w:numPr>
                <w:ilvl w:val="0"/>
                <w:numId w:val="31"/>
              </w:numPr>
              <w:ind w:left="360"/>
              <w:rPr>
                <w:rFonts w:eastAsia="SimSun"/>
                <w:b/>
                <w:lang w:eastAsia="zh-CN"/>
              </w:rPr>
            </w:pPr>
            <w:r>
              <w:rPr>
                <w:bCs/>
              </w:rPr>
              <w:t>If students don’t have all four parts in their explanation, instruct them to add to their explanation using a different colored writing utensil.</w:t>
            </w:r>
          </w:p>
          <w:p w14:paraId="261CC009" w14:textId="102B7370" w:rsidR="0038567E" w:rsidRDefault="0038567E" w:rsidP="0038567E">
            <w:pPr>
              <w:rPr>
                <w:rFonts w:eastAsia="SimSun"/>
                <w:b/>
                <w:lang w:eastAsia="zh-CN"/>
              </w:rPr>
            </w:pPr>
            <w:r>
              <w:rPr>
                <w:bCs/>
              </w:rPr>
              <w:t>If students have model explanations to share, display student work and discuss. If students have common areas of weakness in their explanations, ask for a volunteer to share, display student work, and discuss ways of strengthening the response.</w:t>
            </w:r>
          </w:p>
        </w:tc>
      </w:tr>
      <w:tr w:rsidR="0038567E" w:rsidRPr="009614E5" w14:paraId="6ECFC006" w14:textId="77777777" w:rsidTr="00350633">
        <w:trPr>
          <w:trHeight w:val="83"/>
        </w:trPr>
        <w:tc>
          <w:tcPr>
            <w:tcW w:w="9576" w:type="dxa"/>
          </w:tcPr>
          <w:p w14:paraId="510786A5" w14:textId="77777777" w:rsidR="0038567E" w:rsidRPr="00DE371D" w:rsidRDefault="0038567E" w:rsidP="00DC53E3">
            <w:pPr>
              <w:keepNext/>
              <w:keepLines/>
              <w:outlineLvl w:val="5"/>
              <w:rPr>
                <w:b/>
                <w:bCs/>
              </w:rPr>
            </w:pPr>
            <w:r>
              <w:rPr>
                <w:b/>
                <w:bCs/>
              </w:rPr>
              <w:lastRenderedPageBreak/>
              <w:t xml:space="preserve">10. </w:t>
            </w:r>
            <w:r w:rsidRPr="00DE371D">
              <w:rPr>
                <w:b/>
                <w:bCs/>
              </w:rPr>
              <w:t xml:space="preserve">Have students read about cellular respiration and complete part of the </w:t>
            </w:r>
            <w:r>
              <w:rPr>
                <w:b/>
                <w:bCs/>
              </w:rPr>
              <w:t>Matter Tracing Tool.</w:t>
            </w:r>
          </w:p>
          <w:p w14:paraId="28C5412F" w14:textId="63D26A3C" w:rsidR="0038567E" w:rsidRPr="00DE371D" w:rsidRDefault="0038567E" w:rsidP="00DC53E3">
            <w:pPr>
              <w:keepNext/>
              <w:keepLines/>
              <w:outlineLvl w:val="5"/>
              <w:rPr>
                <w:color w:val="0000FF"/>
              </w:rPr>
            </w:pPr>
            <w:r w:rsidRPr="00074C5C">
              <w:rPr>
                <w:bCs/>
              </w:rPr>
              <w:t xml:space="preserve">Pass out </w:t>
            </w:r>
            <w:r w:rsidRPr="00074C5C">
              <w:rPr>
                <w:color w:val="0432FF"/>
              </w:rPr>
              <w:t xml:space="preserve">4.2 How do </w:t>
            </w:r>
            <w:r>
              <w:rPr>
                <w:color w:val="0432FF"/>
              </w:rPr>
              <w:t>Decomposers</w:t>
            </w:r>
            <w:r w:rsidRPr="00074C5C">
              <w:rPr>
                <w:color w:val="0432FF"/>
              </w:rPr>
              <w:t xml:space="preserve"> Get the Energy They Need to Move</w:t>
            </w:r>
            <w:r>
              <w:rPr>
                <w:color w:val="0432FF"/>
              </w:rPr>
              <w:t xml:space="preserve"> and Function</w:t>
            </w:r>
            <w:r w:rsidRPr="00074C5C">
              <w:rPr>
                <w:color w:val="0432FF"/>
              </w:rPr>
              <w:t>? Reading</w:t>
            </w:r>
            <w:r w:rsidRPr="00074C5C">
              <w:rPr>
                <w:color w:val="000000" w:themeColor="text1"/>
              </w:rPr>
              <w:t>. The reading provides a summary explanation of cellular respiration and additional information about</w:t>
            </w:r>
            <w:r>
              <w:rPr>
                <w:color w:val="000000" w:themeColor="text1"/>
              </w:rPr>
              <w:t xml:space="preserve"> fungal structure</w:t>
            </w:r>
            <w:r w:rsidRPr="00074C5C">
              <w:rPr>
                <w:color w:val="000000" w:themeColor="text1"/>
              </w:rPr>
              <w:t xml:space="preserve">. </w:t>
            </w:r>
            <w:r>
              <w:rPr>
                <w:color w:val="000000" w:themeColor="text1"/>
              </w:rPr>
              <w:t xml:space="preserve">Have students read </w:t>
            </w:r>
            <w:r w:rsidRPr="00DE371D">
              <w:rPr>
                <w:color w:val="000000" w:themeColor="text1"/>
              </w:rPr>
              <w:t xml:space="preserve">using the </w:t>
            </w:r>
            <w:r w:rsidRPr="00853CFE">
              <w:rPr>
                <w:color w:val="00B050"/>
              </w:rPr>
              <w:t>Questions, Connections, Questions Student Reading Strategy</w:t>
            </w:r>
            <w:r w:rsidRPr="00DE371D">
              <w:rPr>
                <w:color w:val="000000" w:themeColor="text1"/>
              </w:rPr>
              <w:t xml:space="preserve">. See the </w:t>
            </w:r>
            <w:r w:rsidRPr="00853CFE">
              <w:rPr>
                <w:color w:val="00B050"/>
              </w:rPr>
              <w:t>Question</w:t>
            </w:r>
            <w:r w:rsidR="00011BDA">
              <w:rPr>
                <w:color w:val="00B050"/>
              </w:rPr>
              <w:t>s</w:t>
            </w:r>
            <w:r w:rsidRPr="00853CFE">
              <w:rPr>
                <w:color w:val="00B050"/>
              </w:rPr>
              <w:t xml:space="preserve">, Connections, Questions Reading Strategy Educator Resource </w:t>
            </w:r>
            <w:r w:rsidRPr="00DE371D">
              <w:rPr>
                <w:color w:val="000000" w:themeColor="text1"/>
              </w:rPr>
              <w:t>document for information about how to engage students with this strategy.</w:t>
            </w:r>
          </w:p>
          <w:p w14:paraId="044A8BC9" w14:textId="77777777" w:rsidR="0038567E" w:rsidRPr="00DE371D" w:rsidRDefault="0038567E" w:rsidP="007033CC">
            <w:pPr>
              <w:pStyle w:val="ListParagraph"/>
              <w:keepNext/>
              <w:keepLines/>
              <w:numPr>
                <w:ilvl w:val="0"/>
                <w:numId w:val="31"/>
              </w:numPr>
              <w:ind w:left="360"/>
              <w:outlineLvl w:val="5"/>
              <w:rPr>
                <w:rFonts w:eastAsia="SimSun"/>
                <w:b/>
                <w:lang w:eastAsia="zh-CN"/>
              </w:rPr>
            </w:pPr>
            <w:r w:rsidRPr="00DE371D">
              <w:t>After pairs are finished reading, have students share with the class what they found interesting and any questions they have.</w:t>
            </w:r>
          </w:p>
          <w:p w14:paraId="3AE142E3" w14:textId="77777777" w:rsidR="0038567E" w:rsidRPr="00DE371D" w:rsidRDefault="0038567E" w:rsidP="007033CC">
            <w:pPr>
              <w:pStyle w:val="ListParagraph"/>
              <w:keepNext/>
              <w:keepLines/>
              <w:numPr>
                <w:ilvl w:val="0"/>
                <w:numId w:val="31"/>
              </w:numPr>
              <w:ind w:left="360"/>
              <w:outlineLvl w:val="5"/>
              <w:rPr>
                <w:rFonts w:eastAsia="SimSun"/>
                <w:b/>
                <w:lang w:eastAsia="zh-CN"/>
              </w:rPr>
            </w:pPr>
            <w:r w:rsidRPr="00DE371D">
              <w:rPr>
                <w:color w:val="000000" w:themeColor="text1"/>
              </w:rPr>
              <w:t xml:space="preserve">After </w:t>
            </w:r>
            <w:r>
              <w:rPr>
                <w:color w:val="000000" w:themeColor="text1"/>
              </w:rPr>
              <w:t>sharing</w:t>
            </w:r>
            <w:r w:rsidRPr="00DE371D">
              <w:rPr>
                <w:color w:val="000000" w:themeColor="text1"/>
              </w:rPr>
              <w:t xml:space="preserve">, students can complete the cellular respiration (energy to move and function) section of the </w:t>
            </w:r>
            <w:r>
              <w:rPr>
                <w:color w:val="0432FF"/>
              </w:rPr>
              <w:t>Matter Tracing Tool for Decomposers</w:t>
            </w:r>
            <w:r w:rsidRPr="00DE371D">
              <w:rPr>
                <w:color w:val="000000" w:themeColor="text1"/>
              </w:rPr>
              <w:t xml:space="preserve">. They will complete the rest of the </w:t>
            </w:r>
            <w:r>
              <w:rPr>
                <w:color w:val="000000" w:themeColor="text1"/>
              </w:rPr>
              <w:t>matter tracing tool</w:t>
            </w:r>
            <w:r w:rsidRPr="00DE371D">
              <w:rPr>
                <w:color w:val="000000" w:themeColor="text1"/>
              </w:rPr>
              <w:t xml:space="preserve"> in Activities 5.3 and 5.4.</w:t>
            </w:r>
          </w:p>
        </w:tc>
      </w:tr>
      <w:tr w:rsidR="0038567E" w:rsidRPr="009614E5" w14:paraId="31C7889B" w14:textId="77777777" w:rsidTr="00350633">
        <w:trPr>
          <w:trHeight w:val="720"/>
        </w:trPr>
        <w:tc>
          <w:tcPr>
            <w:tcW w:w="9576" w:type="dxa"/>
          </w:tcPr>
          <w:p w14:paraId="3306A3E9" w14:textId="77777777" w:rsidR="0038567E" w:rsidRPr="00B54B92" w:rsidRDefault="0038567E" w:rsidP="00DC53E3">
            <w:pPr>
              <w:rPr>
                <w:b/>
              </w:rPr>
            </w:pPr>
            <w:r>
              <w:rPr>
                <w:rFonts w:eastAsia="SimSun"/>
                <w:b/>
                <w:lang w:eastAsia="zh-CN"/>
              </w:rPr>
              <w:t>11</w:t>
            </w:r>
            <w:r>
              <w:rPr>
                <w:rFonts w:eastAsia="SimSun" w:hint="eastAsia"/>
                <w:b/>
                <w:lang w:eastAsia="zh-CN"/>
              </w:rPr>
              <w:t xml:space="preserve">. </w:t>
            </w:r>
            <w:r w:rsidRPr="00B54B92">
              <w:rPr>
                <w:b/>
              </w:rPr>
              <w:t>Have students discuss with a partner how cellular respiration works</w:t>
            </w:r>
            <w:r>
              <w:rPr>
                <w:b/>
              </w:rPr>
              <w:t xml:space="preserve"> at the macroscopic scale</w:t>
            </w:r>
            <w:r w:rsidRPr="00B54B92">
              <w:rPr>
                <w:b/>
              </w:rPr>
              <w:t xml:space="preserve"> by referring to the </w:t>
            </w:r>
            <w:r>
              <w:rPr>
                <w:b/>
              </w:rPr>
              <w:t>decomposer</w:t>
            </w:r>
            <w:r w:rsidRPr="00B54B92">
              <w:rPr>
                <w:b/>
              </w:rPr>
              <w:t xml:space="preserve"> poster.</w:t>
            </w:r>
          </w:p>
          <w:p w14:paraId="20CAF3B1" w14:textId="2571765F" w:rsidR="0038567E" w:rsidRDefault="0038567E" w:rsidP="00DC53E3">
            <w:r>
              <w:t xml:space="preserve">Show </w:t>
            </w:r>
            <w:r w:rsidR="00617E2A">
              <w:t>Slide</w:t>
            </w:r>
            <w:r>
              <w:rPr>
                <w:rFonts w:eastAsia="SimSun" w:hint="eastAsia"/>
                <w:lang w:eastAsia="zh-CN"/>
              </w:rPr>
              <w:t xml:space="preserve"> </w:t>
            </w:r>
            <w:r>
              <w:rPr>
                <w:rFonts w:eastAsia="SimSun"/>
                <w:lang w:eastAsia="zh-CN"/>
              </w:rPr>
              <w:t>19</w:t>
            </w:r>
            <w:r>
              <w:t xml:space="preserve">. </w:t>
            </w:r>
            <w:r w:rsidRPr="00B54B92">
              <w:t xml:space="preserve">Have </w:t>
            </w:r>
            <w:r>
              <w:t xml:space="preserve">students </w:t>
            </w:r>
            <w:r w:rsidRPr="00B54B92">
              <w:t>look at the</w:t>
            </w:r>
            <w:r>
              <w:rPr>
                <w:color w:val="0000FF"/>
              </w:rPr>
              <w:t xml:space="preserve"> </w:t>
            </w:r>
            <w:r w:rsidRPr="00853CFE">
              <w:rPr>
                <w:color w:val="00B050"/>
              </w:rPr>
              <w:t xml:space="preserve">Decomposer 11 x 17 Poster </w:t>
            </w:r>
            <w:r>
              <w:t>and</w:t>
            </w:r>
            <w:r w:rsidRPr="00B54B92">
              <w:t xml:space="preserve"> discuss </w:t>
            </w:r>
            <w:r>
              <w:t xml:space="preserve">with a partner </w:t>
            </w:r>
            <w:r w:rsidRPr="00B54B92">
              <w:t xml:space="preserve">the parts of a </w:t>
            </w:r>
            <w:r>
              <w:t>fungus</w:t>
            </w:r>
            <w:r w:rsidRPr="00B54B92">
              <w:t xml:space="preserve"> involved in cellular respiration on a macroscopic scale. </w:t>
            </w:r>
          </w:p>
          <w:p w14:paraId="24F3A32C" w14:textId="77777777" w:rsidR="0038567E" w:rsidRPr="001A4229" w:rsidRDefault="0038567E" w:rsidP="007033CC">
            <w:pPr>
              <w:pStyle w:val="ListParagraph"/>
              <w:numPr>
                <w:ilvl w:val="0"/>
                <w:numId w:val="32"/>
              </w:numPr>
              <w:ind w:left="342"/>
              <w:rPr>
                <w:b/>
                <w:bCs/>
              </w:rPr>
            </w:pPr>
            <w:r w:rsidRPr="001A4229">
              <w:t xml:space="preserve">Tell students that all parts (all cells) of a decomposer undergo cellular respiration. </w:t>
            </w:r>
          </w:p>
        </w:tc>
      </w:tr>
      <w:tr w:rsidR="0038567E" w:rsidRPr="009614E5" w14:paraId="49D3D293" w14:textId="77777777" w:rsidTr="0038567E">
        <w:trPr>
          <w:trHeight w:val="413"/>
        </w:trPr>
        <w:tc>
          <w:tcPr>
            <w:tcW w:w="9576" w:type="dxa"/>
          </w:tcPr>
          <w:p w14:paraId="4ED06FEF" w14:textId="77777777" w:rsidR="0038567E" w:rsidRPr="00DE371D" w:rsidRDefault="0038567E" w:rsidP="007033CC">
            <w:pPr>
              <w:pStyle w:val="ListParagraph"/>
              <w:numPr>
                <w:ilvl w:val="0"/>
                <w:numId w:val="34"/>
              </w:numPr>
              <w:ind w:left="360"/>
            </w:pPr>
            <w:r w:rsidRPr="00DE371D">
              <w:rPr>
                <w:b/>
                <w:bCs/>
              </w:rPr>
              <w:t xml:space="preserve">Lead a discussion about how student ideas have changed over time. </w:t>
            </w:r>
          </w:p>
          <w:p w14:paraId="2D63048F" w14:textId="294A01D5" w:rsidR="0038567E" w:rsidRPr="001A4229" w:rsidRDefault="0038567E" w:rsidP="00DC53E3">
            <w:r w:rsidRPr="001A4229">
              <w:rPr>
                <w:rFonts w:eastAsia="SimSun"/>
                <w:lang w:eastAsia="zh-CN"/>
              </w:rPr>
              <w:t xml:space="preserve">Show </w:t>
            </w:r>
            <w:r w:rsidR="00617E2A">
              <w:rPr>
                <w:rFonts w:eastAsia="SimSun"/>
                <w:lang w:eastAsia="zh-CN"/>
              </w:rPr>
              <w:t>Slide</w:t>
            </w:r>
            <w:r w:rsidRPr="001A4229">
              <w:rPr>
                <w:rFonts w:eastAsia="SimSun"/>
                <w:lang w:eastAsia="zh-CN"/>
              </w:rPr>
              <w:t xml:space="preserve"> 20 of the </w:t>
            </w:r>
            <w:r w:rsidRPr="001A4229">
              <w:rPr>
                <w:color w:val="0000FF"/>
              </w:rPr>
              <w:t xml:space="preserve">4.2 Explaining How </w:t>
            </w:r>
            <w:r>
              <w:rPr>
                <w:color w:val="0000FF"/>
              </w:rPr>
              <w:t>Fungi</w:t>
            </w:r>
            <w:r w:rsidRPr="001A4229">
              <w:rPr>
                <w:color w:val="0000FF"/>
              </w:rPr>
              <w:t xml:space="preserve"> Move and Function: Cellular Respiration PPT</w:t>
            </w:r>
            <w:r>
              <w:t>.</w:t>
            </w:r>
          </w:p>
          <w:p w14:paraId="4AB2A888" w14:textId="77777777" w:rsidR="0038567E" w:rsidRDefault="0038567E" w:rsidP="007033CC">
            <w:pPr>
              <w:pStyle w:val="ListParagraph"/>
              <w:numPr>
                <w:ilvl w:val="0"/>
                <w:numId w:val="30"/>
              </w:numPr>
              <w:ind w:left="342"/>
              <w:rPr>
                <w:rFonts w:eastAsia="SimSun"/>
                <w:lang w:eastAsia="zh-CN"/>
              </w:rPr>
            </w:pPr>
            <w:r w:rsidRPr="00B54B92">
              <w:rPr>
                <w:rFonts w:eastAsia="SimSun"/>
                <w:lang w:eastAsia="zh-CN"/>
              </w:rPr>
              <w:t xml:space="preserve">Have students consider how their ideas changed with regard to scale, movement, and carbon. </w:t>
            </w:r>
          </w:p>
          <w:p w14:paraId="42F8474B" w14:textId="77777777" w:rsidR="0038567E" w:rsidRPr="001A4229" w:rsidRDefault="0038567E" w:rsidP="007033CC">
            <w:pPr>
              <w:pStyle w:val="ListParagraph"/>
              <w:numPr>
                <w:ilvl w:val="0"/>
                <w:numId w:val="30"/>
              </w:numPr>
              <w:ind w:left="342"/>
              <w:rPr>
                <w:rFonts w:eastAsia="SimSun"/>
                <w:lang w:eastAsia="zh-CN"/>
              </w:rPr>
            </w:pPr>
            <w:r w:rsidRPr="001A4229">
              <w:rPr>
                <w:rFonts w:eastAsia="SimSun"/>
                <w:lang w:eastAsia="zh-CN"/>
              </w:rPr>
              <w:t xml:space="preserve">What do they know now about how </w:t>
            </w:r>
            <w:r>
              <w:rPr>
                <w:rFonts w:eastAsia="SimSun"/>
                <w:lang w:eastAsia="zh-CN"/>
              </w:rPr>
              <w:t>fungi</w:t>
            </w:r>
            <w:r w:rsidRPr="001A4229">
              <w:rPr>
                <w:rFonts w:eastAsia="SimSun"/>
                <w:lang w:eastAsia="zh-CN"/>
              </w:rPr>
              <w:t xml:space="preserve"> use food to move and function that they didn’t know before the investigation</w:t>
            </w:r>
            <w:r w:rsidRPr="001A4229">
              <w:rPr>
                <w:rFonts w:eastAsia="SimSun"/>
                <w:b/>
                <w:lang w:eastAsia="zh-CN"/>
              </w:rPr>
              <w:t>?</w:t>
            </w:r>
          </w:p>
        </w:tc>
      </w:tr>
      <w:tr w:rsidR="0038567E" w:rsidRPr="009614E5" w14:paraId="06D051BE" w14:textId="77777777" w:rsidTr="0038567E">
        <w:trPr>
          <w:trHeight w:val="413"/>
        </w:trPr>
        <w:tc>
          <w:tcPr>
            <w:tcW w:w="9576" w:type="dxa"/>
          </w:tcPr>
          <w:p w14:paraId="5E42326F" w14:textId="77777777" w:rsidR="0038567E" w:rsidRPr="00B54B92" w:rsidRDefault="0038567E" w:rsidP="00DC53E3">
            <w:pPr>
              <w:rPr>
                <w:b/>
              </w:rPr>
            </w:pPr>
            <w:r>
              <w:rPr>
                <w:rFonts w:eastAsia="SimSun"/>
                <w:b/>
                <w:lang w:eastAsia="zh-CN"/>
              </w:rPr>
              <w:t>13</w:t>
            </w:r>
            <w:r w:rsidRPr="00B54B92">
              <w:rPr>
                <w:rFonts w:eastAsia="SimSun"/>
                <w:b/>
                <w:lang w:eastAsia="zh-CN"/>
              </w:rPr>
              <w:t>.</w:t>
            </w:r>
            <w:r>
              <w:rPr>
                <w:rFonts w:eastAsia="SimSun" w:hint="eastAsia"/>
                <w:b/>
                <w:lang w:eastAsia="zh-CN"/>
              </w:rPr>
              <w:t xml:space="preserve"> </w:t>
            </w:r>
            <w:r w:rsidRPr="00B54B92">
              <w:rPr>
                <w:b/>
              </w:rPr>
              <w:t>Revisit unanswered questions.</w:t>
            </w:r>
          </w:p>
          <w:p w14:paraId="2C95AEC8" w14:textId="690D56F1" w:rsidR="0038567E" w:rsidRDefault="0038567E" w:rsidP="00DC53E3">
            <w:r>
              <w:t xml:space="preserve">Show </w:t>
            </w:r>
            <w:r w:rsidR="00617E2A">
              <w:t>Slide</w:t>
            </w:r>
            <w:r>
              <w:rPr>
                <w:rFonts w:eastAsia="SimSun" w:hint="eastAsia"/>
                <w:lang w:eastAsia="zh-CN"/>
              </w:rPr>
              <w:t xml:space="preserve"> </w:t>
            </w:r>
            <w:r>
              <w:rPr>
                <w:rFonts w:eastAsia="SimSun"/>
                <w:lang w:eastAsia="zh-CN"/>
              </w:rPr>
              <w:t>21</w:t>
            </w:r>
            <w:r>
              <w:t xml:space="preserve">. Have students look at their </w:t>
            </w:r>
            <w:r w:rsidRPr="00B54B92">
              <w:rPr>
                <w:color w:val="0000FF"/>
              </w:rPr>
              <w:t xml:space="preserve">3.3 Evidence-Based Arguments Tool for </w:t>
            </w:r>
            <w:r>
              <w:rPr>
                <w:color w:val="0000FF"/>
              </w:rPr>
              <w:t>Bread Molding</w:t>
            </w:r>
            <w:r>
              <w:t>. Display the class list of unanswered questions from Activity 3.3.</w:t>
            </w:r>
          </w:p>
          <w:p w14:paraId="055EFC10" w14:textId="248D0FB4" w:rsidR="0038567E" w:rsidRDefault="0038567E" w:rsidP="007033CC">
            <w:pPr>
              <w:pStyle w:val="ListParagraph"/>
              <w:numPr>
                <w:ilvl w:val="0"/>
                <w:numId w:val="30"/>
              </w:numPr>
              <w:ind w:left="342"/>
            </w:pPr>
            <w:r>
              <w:t xml:space="preserve">Ask students which of their unanswered questions they can now answer with their understanding of </w:t>
            </w:r>
            <w:r w:rsidR="00D94611">
              <w:t>c</w:t>
            </w:r>
            <w:r>
              <w:t xml:space="preserve">ellular </w:t>
            </w:r>
            <w:r w:rsidR="00D94611">
              <w:t>r</w:t>
            </w:r>
            <w:r>
              <w:t>espiration. Which ones are left unanswered? Do they have any new questions to add to the list?</w:t>
            </w:r>
          </w:p>
          <w:p w14:paraId="27F89747" w14:textId="77777777" w:rsidR="0038567E" w:rsidRPr="001A4229" w:rsidRDefault="0038567E" w:rsidP="007033CC">
            <w:pPr>
              <w:pStyle w:val="ListParagraph"/>
              <w:numPr>
                <w:ilvl w:val="0"/>
                <w:numId w:val="30"/>
              </w:numPr>
              <w:ind w:left="342"/>
            </w:pPr>
            <w:r>
              <w:t xml:space="preserve">The </w:t>
            </w:r>
            <w:r w:rsidRPr="001A4229">
              <w:t>remaining questions will be answered in future lessons on digestion and biosynthesis.</w:t>
            </w:r>
          </w:p>
        </w:tc>
      </w:tr>
      <w:tr w:rsidR="007B7761" w:rsidRPr="009614E5" w14:paraId="251D7A8A" w14:textId="77777777" w:rsidTr="0038567E">
        <w:trPr>
          <w:trHeight w:val="413"/>
        </w:trPr>
        <w:tc>
          <w:tcPr>
            <w:tcW w:w="9576" w:type="dxa"/>
          </w:tcPr>
          <w:p w14:paraId="21FED042" w14:textId="7E9467E5" w:rsidR="007B7761" w:rsidRPr="007B7761" w:rsidRDefault="007B7761" w:rsidP="007B7761">
            <w:pPr>
              <w:ind w:hanging="29"/>
              <w:rPr>
                <w:b/>
              </w:rPr>
            </w:pPr>
            <w:r>
              <w:rPr>
                <w:b/>
              </w:rPr>
              <w:t xml:space="preserve">14. </w:t>
            </w:r>
            <w:r w:rsidRPr="007B7761">
              <w:rPr>
                <w:b/>
              </w:rPr>
              <w:t>Have a discussion to complete the Learning Tracking Tool for this activity.</w:t>
            </w:r>
          </w:p>
          <w:p w14:paraId="47882E32" w14:textId="406059A9" w:rsidR="007B7761" w:rsidRDefault="007B7761" w:rsidP="007B7761">
            <w:r>
              <w:t xml:space="preserve">Show </w:t>
            </w:r>
            <w:r w:rsidR="00617E2A">
              <w:t>Slide</w:t>
            </w:r>
            <w:r>
              <w:t xml:space="preserve"> </w:t>
            </w:r>
            <w:r w:rsidR="00D46528">
              <w:t>22</w:t>
            </w:r>
            <w:r>
              <w:t xml:space="preserve"> of the</w:t>
            </w:r>
            <w:r w:rsidRPr="00EB0ABA">
              <w:rPr>
                <w:b/>
              </w:rPr>
              <w:t xml:space="preserve"> </w:t>
            </w:r>
            <w:r w:rsidR="00D46528" w:rsidRPr="000248FF">
              <w:rPr>
                <w:bCs/>
                <w:color w:val="0E1AFE"/>
              </w:rPr>
              <w:t>4.2 Explaining How Fungi Move and Function Cellular Respiration PPT</w:t>
            </w:r>
            <w:r w:rsidR="00D46528">
              <w:t>.</w:t>
            </w:r>
          </w:p>
          <w:p w14:paraId="6585C736" w14:textId="77777777" w:rsidR="00D94611" w:rsidRDefault="007B7761" w:rsidP="007033CC">
            <w:pPr>
              <w:pStyle w:val="ListParagraph"/>
              <w:numPr>
                <w:ilvl w:val="0"/>
                <w:numId w:val="39"/>
              </w:numPr>
              <w:ind w:left="360"/>
              <w:rPr>
                <w:b/>
              </w:rPr>
            </w:pPr>
            <w:r>
              <w:t xml:space="preserve">Pass out a </w:t>
            </w:r>
            <w:r w:rsidRPr="0030439C">
              <w:rPr>
                <w:color w:val="0000FF"/>
              </w:rPr>
              <w:t xml:space="preserve">Learning Tracking Tool for </w:t>
            </w:r>
            <w:r>
              <w:rPr>
                <w:color w:val="0000FF"/>
              </w:rPr>
              <w:t>Decomposers</w:t>
            </w:r>
            <w:r w:rsidRPr="0030439C">
              <w:rPr>
                <w:color w:val="0000FF"/>
              </w:rPr>
              <w:t xml:space="preserve"> </w:t>
            </w:r>
            <w:r>
              <w:t>to each student.</w:t>
            </w:r>
            <w:r w:rsidR="00D46528">
              <w:rPr>
                <w:b/>
              </w:rPr>
              <w:t xml:space="preserve"> </w:t>
            </w:r>
          </w:p>
          <w:p w14:paraId="7D29651C" w14:textId="52A02A5B" w:rsidR="007B7761" w:rsidRPr="00D46528" w:rsidRDefault="007B7761" w:rsidP="007033CC">
            <w:pPr>
              <w:pStyle w:val="ListParagraph"/>
              <w:numPr>
                <w:ilvl w:val="0"/>
                <w:numId w:val="39"/>
              </w:numPr>
              <w:ind w:left="360"/>
              <w:rPr>
                <w:b/>
              </w:rPr>
            </w:pPr>
            <w:r>
              <w:t>Have students write the activity chunk name in the first column, "</w:t>
            </w:r>
            <w:r w:rsidR="00D46528">
              <w:t>Explaining How Decomposers Move and Function</w:t>
            </w:r>
            <w:r>
              <w:t>"</w:t>
            </w:r>
            <w:r w:rsidR="00D46528">
              <w:t xml:space="preserve"> and their role as “Explainer.”</w:t>
            </w:r>
          </w:p>
          <w:p w14:paraId="3818D31E" w14:textId="77777777" w:rsidR="007B7761" w:rsidRPr="00353572" w:rsidRDefault="007B7761" w:rsidP="007033CC">
            <w:pPr>
              <w:pStyle w:val="ListParagraph"/>
              <w:numPr>
                <w:ilvl w:val="0"/>
                <w:numId w:val="39"/>
              </w:numPr>
              <w:ind w:left="360"/>
              <w:rPr>
                <w:b/>
              </w:rPr>
            </w:pPr>
            <w:r>
              <w:t>Have a class discussion about what students did during the activity chunk. When you come to consensus as a class, have students record the answer in the second column of the tool.</w:t>
            </w:r>
          </w:p>
          <w:p w14:paraId="2B67E7C3" w14:textId="77777777" w:rsidR="007B7761" w:rsidRPr="00EB0ABA" w:rsidRDefault="007B7761" w:rsidP="007033CC">
            <w:pPr>
              <w:pStyle w:val="ListParagraph"/>
              <w:numPr>
                <w:ilvl w:val="0"/>
                <w:numId w:val="39"/>
              </w:numPr>
              <w:ind w:left="360"/>
              <w:rPr>
                <w:b/>
              </w:rPr>
            </w:pPr>
            <w:r>
              <w:t>Have a class discussion about what students figured out during the activity chunk that will help them in answering the unit driving question. When you come to consensus as a class, have students record the answer in the third column of the tool.</w:t>
            </w:r>
          </w:p>
          <w:p w14:paraId="4C32F0B7" w14:textId="77777777" w:rsidR="007B7761" w:rsidRPr="00EB0ABA" w:rsidRDefault="007B7761" w:rsidP="007033CC">
            <w:pPr>
              <w:pStyle w:val="ListParagraph"/>
              <w:numPr>
                <w:ilvl w:val="0"/>
                <w:numId w:val="39"/>
              </w:numPr>
              <w:ind w:left="360"/>
              <w:rPr>
                <w:b/>
              </w:rPr>
            </w:pPr>
            <w:r>
              <w:lastRenderedPageBreak/>
              <w:t xml:space="preserve">Have a class discussion about what students are wondering now that will help them move towards answering the unit driving question. Have students record the questions in the fourth column of the tool. </w:t>
            </w:r>
          </w:p>
          <w:p w14:paraId="59498441" w14:textId="77777777" w:rsidR="007B7761" w:rsidRPr="00EB0ABA" w:rsidRDefault="007B7761" w:rsidP="007033CC">
            <w:pPr>
              <w:pStyle w:val="ListParagraph"/>
              <w:numPr>
                <w:ilvl w:val="0"/>
                <w:numId w:val="39"/>
              </w:numPr>
              <w:ind w:left="360"/>
              <w:rPr>
                <w:b/>
              </w:rPr>
            </w:pPr>
            <w:r>
              <w:t xml:space="preserve">Have students keep their Learning Tracking Tool for future activities. </w:t>
            </w:r>
          </w:p>
          <w:p w14:paraId="7463A167" w14:textId="77777777" w:rsidR="007B7761" w:rsidRPr="007A542A" w:rsidRDefault="007B7761" w:rsidP="007033CC">
            <w:pPr>
              <w:pStyle w:val="ListParagraph"/>
              <w:numPr>
                <w:ilvl w:val="0"/>
                <w:numId w:val="39"/>
              </w:numPr>
              <w:ind w:left="360"/>
              <w:rPr>
                <w:b/>
              </w:rPr>
            </w:pPr>
            <w:r>
              <w:t>Example Learning Tracking Tool</w:t>
            </w:r>
          </w:p>
          <w:tbl>
            <w:tblPr>
              <w:tblStyle w:val="TableGrid"/>
              <w:tblW w:w="8947" w:type="dxa"/>
              <w:tblInd w:w="295" w:type="dxa"/>
              <w:tblLayout w:type="fixed"/>
              <w:tblLook w:val="04A0" w:firstRow="1" w:lastRow="0" w:firstColumn="1" w:lastColumn="0" w:noHBand="0" w:noVBand="1"/>
            </w:tblPr>
            <w:tblGrid>
              <w:gridCol w:w="1761"/>
              <w:gridCol w:w="2143"/>
              <w:gridCol w:w="2488"/>
              <w:gridCol w:w="2555"/>
            </w:tblGrid>
            <w:tr w:rsidR="007B7761" w14:paraId="551C232F" w14:textId="77777777" w:rsidTr="009621CC">
              <w:trPr>
                <w:trHeight w:val="208"/>
              </w:trPr>
              <w:tc>
                <w:tcPr>
                  <w:tcW w:w="1761" w:type="dxa"/>
                  <w:vAlign w:val="center"/>
                </w:tcPr>
                <w:p w14:paraId="2D33ECEC" w14:textId="77777777" w:rsidR="007B7761" w:rsidRDefault="007B7761" w:rsidP="007B7761">
                  <w:pPr>
                    <w:pStyle w:val="ListParagraph"/>
                    <w:numPr>
                      <w:ilvl w:val="0"/>
                      <w:numId w:val="0"/>
                    </w:numPr>
                    <w:jc w:val="center"/>
                  </w:pPr>
                  <w:r w:rsidRPr="00391F73">
                    <w:rPr>
                      <w:b/>
                    </w:rPr>
                    <w:t>Activity</w:t>
                  </w:r>
                  <w:r>
                    <w:rPr>
                      <w:b/>
                    </w:rPr>
                    <w:t xml:space="preserve"> Chunk</w:t>
                  </w:r>
                </w:p>
              </w:tc>
              <w:tc>
                <w:tcPr>
                  <w:tcW w:w="2143" w:type="dxa"/>
                  <w:vAlign w:val="center"/>
                </w:tcPr>
                <w:p w14:paraId="3C14E0FE" w14:textId="77777777" w:rsidR="007B7761" w:rsidRPr="00391F73" w:rsidRDefault="007B7761" w:rsidP="007B7761">
                  <w:pPr>
                    <w:pStyle w:val="ListParagraph"/>
                    <w:numPr>
                      <w:ilvl w:val="0"/>
                      <w:numId w:val="0"/>
                    </w:numPr>
                    <w:jc w:val="center"/>
                    <w:rPr>
                      <w:b/>
                    </w:rPr>
                  </w:pPr>
                  <w:r>
                    <w:rPr>
                      <w:b/>
                    </w:rPr>
                    <w:t>What Did We Do?</w:t>
                  </w:r>
                </w:p>
              </w:tc>
              <w:tc>
                <w:tcPr>
                  <w:tcW w:w="2488" w:type="dxa"/>
                  <w:vAlign w:val="center"/>
                </w:tcPr>
                <w:p w14:paraId="08084027" w14:textId="77777777" w:rsidR="007B7761" w:rsidRDefault="007B7761" w:rsidP="007B7761">
                  <w:pPr>
                    <w:pStyle w:val="ListParagraph"/>
                    <w:ind w:left="0"/>
                    <w:jc w:val="center"/>
                  </w:pPr>
                  <w:r>
                    <w:rPr>
                      <w:b/>
                    </w:rPr>
                    <w:t>What Did We Figure Out?</w:t>
                  </w:r>
                </w:p>
              </w:tc>
              <w:tc>
                <w:tcPr>
                  <w:tcW w:w="2555" w:type="dxa"/>
                  <w:vAlign w:val="center"/>
                </w:tcPr>
                <w:p w14:paraId="3F91BD68" w14:textId="77777777" w:rsidR="007B7761" w:rsidRPr="001B378C" w:rsidRDefault="007B7761" w:rsidP="007B7761">
                  <w:pPr>
                    <w:pStyle w:val="ListParagraph"/>
                    <w:numPr>
                      <w:ilvl w:val="0"/>
                      <w:numId w:val="0"/>
                    </w:numPr>
                    <w:jc w:val="center"/>
                    <w:rPr>
                      <w:b/>
                      <w:bCs/>
                    </w:rPr>
                  </w:pPr>
                  <w:r w:rsidRPr="001B378C">
                    <w:rPr>
                      <w:b/>
                      <w:bCs/>
                    </w:rPr>
                    <w:t>What Are We Asking Now?</w:t>
                  </w:r>
                </w:p>
              </w:tc>
            </w:tr>
            <w:tr w:rsidR="00D46528" w14:paraId="45D85E04" w14:textId="77777777" w:rsidTr="009621CC">
              <w:trPr>
                <w:trHeight w:val="1178"/>
              </w:trPr>
              <w:tc>
                <w:tcPr>
                  <w:tcW w:w="1761" w:type="dxa"/>
                  <w:vAlign w:val="center"/>
                </w:tcPr>
                <w:p w14:paraId="23BDCF57" w14:textId="304717B0" w:rsidR="00D46528" w:rsidRDefault="00D46528" w:rsidP="00D46528">
                  <w:pPr>
                    <w:pStyle w:val="ListParagraph"/>
                    <w:numPr>
                      <w:ilvl w:val="0"/>
                      <w:numId w:val="0"/>
                    </w:numPr>
                    <w:jc w:val="center"/>
                  </w:pPr>
                  <w:r>
                    <w:t>Explaining How Decomposers Move and Function</w:t>
                  </w:r>
                </w:p>
                <w:p w14:paraId="6ACA8AD9" w14:textId="77777777" w:rsidR="00D46528" w:rsidRDefault="00D46528" w:rsidP="00D46528">
                  <w:pPr>
                    <w:pStyle w:val="ListParagraph"/>
                    <w:numPr>
                      <w:ilvl w:val="0"/>
                      <w:numId w:val="0"/>
                    </w:numPr>
                    <w:jc w:val="center"/>
                  </w:pPr>
                </w:p>
                <w:p w14:paraId="337EAB33" w14:textId="54D270A9" w:rsidR="00D46528" w:rsidRPr="00445AA8" w:rsidRDefault="00D46528" w:rsidP="00D46528">
                  <w:pPr>
                    <w:pStyle w:val="ListParagraph"/>
                    <w:numPr>
                      <w:ilvl w:val="0"/>
                      <w:numId w:val="0"/>
                    </w:numPr>
                    <w:jc w:val="center"/>
                  </w:pPr>
                  <w:r>
                    <w:t>Explainer</w:t>
                  </w:r>
                </w:p>
              </w:tc>
              <w:tc>
                <w:tcPr>
                  <w:tcW w:w="2143" w:type="dxa"/>
                </w:tcPr>
                <w:p w14:paraId="1D7A974D" w14:textId="248FA425" w:rsidR="00D46528" w:rsidRPr="00D46528" w:rsidRDefault="00D46528" w:rsidP="00D46528">
                  <w:pPr>
                    <w:pStyle w:val="standard"/>
                    <w:ind w:firstLine="0"/>
                  </w:pPr>
                  <w:r w:rsidRPr="00D46528">
                    <w:t xml:space="preserve">Model the oxidation of glucose to carbon dioxide and water using molecular model kits and use the </w:t>
                  </w:r>
                  <w:r w:rsidRPr="00D46528">
                    <w:rPr>
                      <w:color w:val="0432FF"/>
                    </w:rPr>
                    <w:t>Explanations Tool</w:t>
                  </w:r>
                  <w:r w:rsidRPr="00D46528">
                    <w:t xml:space="preserve"> to explain what happens when mushrooms move and function.</w:t>
                  </w:r>
                </w:p>
              </w:tc>
              <w:tc>
                <w:tcPr>
                  <w:tcW w:w="2488" w:type="dxa"/>
                </w:tcPr>
                <w:p w14:paraId="34A99D07" w14:textId="77777777" w:rsidR="00D46528" w:rsidRPr="00D46528" w:rsidRDefault="00D46528" w:rsidP="00D46528">
                  <w:pPr>
                    <w:pStyle w:val="standard"/>
                    <w:ind w:firstLine="0"/>
                  </w:pPr>
                  <w:r w:rsidRPr="00D46528">
                    <w:t>Mushrooms get energy by combining food and O</w:t>
                  </w:r>
                  <w:r w:rsidRPr="00D46528">
                    <w:rPr>
                      <w:vertAlign w:val="subscript"/>
                    </w:rPr>
                    <w:t xml:space="preserve">2 </w:t>
                  </w:r>
                  <w:r w:rsidRPr="00D46528">
                    <w:t>to produce CO</w:t>
                  </w:r>
                  <w:r w:rsidRPr="00D46528">
                    <w:rPr>
                      <w:vertAlign w:val="subscript"/>
                    </w:rPr>
                    <w:t>2</w:t>
                  </w:r>
                  <w:r w:rsidRPr="00D46528">
                    <w:t xml:space="preserve"> and H</w:t>
                  </w:r>
                  <w:r w:rsidRPr="00D46528">
                    <w:rPr>
                      <w:vertAlign w:val="subscript"/>
                    </w:rPr>
                    <w:t>2</w:t>
                  </w:r>
                  <w:r w:rsidRPr="00D46528">
                    <w:t>O during cellular respiration.</w:t>
                  </w:r>
                </w:p>
                <w:p w14:paraId="030B1B4D" w14:textId="6131201B" w:rsidR="00D46528" w:rsidRPr="00D46528" w:rsidRDefault="00D46528" w:rsidP="00D46528">
                  <w:pPr>
                    <w:pStyle w:val="standard"/>
                    <w:ind w:firstLine="0"/>
                    <w:rPr>
                      <w:szCs w:val="22"/>
                    </w:rPr>
                  </w:pPr>
                </w:p>
              </w:tc>
              <w:tc>
                <w:tcPr>
                  <w:tcW w:w="2555" w:type="dxa"/>
                </w:tcPr>
                <w:p w14:paraId="5C230089" w14:textId="31451819" w:rsidR="00D46528" w:rsidRPr="00D46528" w:rsidRDefault="00D46528" w:rsidP="00D46528">
                  <w:pPr>
                    <w:pStyle w:val="standard"/>
                    <w:ind w:firstLine="0"/>
                    <w:rPr>
                      <w:szCs w:val="22"/>
                    </w:rPr>
                  </w:pPr>
                  <w:r w:rsidRPr="00D46528">
                    <w:t>How do fungi use food to grow?</w:t>
                  </w:r>
                </w:p>
              </w:tc>
            </w:tr>
          </w:tbl>
          <w:p w14:paraId="677C42D9" w14:textId="4E0E9F37" w:rsidR="007B7761" w:rsidRDefault="007B7761" w:rsidP="007B7761">
            <w:pPr>
              <w:rPr>
                <w:rFonts w:eastAsia="SimSun"/>
                <w:b/>
                <w:lang w:eastAsia="zh-CN"/>
              </w:rPr>
            </w:pPr>
          </w:p>
        </w:tc>
      </w:tr>
      <w:tr w:rsidR="007B7761" w:rsidRPr="009614E5" w14:paraId="22A4EB41" w14:textId="77777777" w:rsidTr="0038567E">
        <w:trPr>
          <w:trHeight w:val="413"/>
        </w:trPr>
        <w:tc>
          <w:tcPr>
            <w:tcW w:w="9576" w:type="dxa"/>
          </w:tcPr>
          <w:p w14:paraId="4EE7A3D5" w14:textId="4B03D5B9" w:rsidR="007B7761" w:rsidRDefault="007B7761" w:rsidP="007B7761">
            <w:pPr>
              <w:rPr>
                <w:rFonts w:eastAsia="SimSun"/>
                <w:b/>
                <w:lang w:eastAsia="zh-CN"/>
              </w:rPr>
            </w:pPr>
            <w:r>
              <w:rPr>
                <w:rFonts w:eastAsia="SimSun"/>
                <w:b/>
                <w:lang w:eastAsia="zh-CN"/>
              </w:rPr>
              <w:lastRenderedPageBreak/>
              <w:t xml:space="preserve">15. Have students complete an exit ticket. </w:t>
            </w:r>
          </w:p>
          <w:p w14:paraId="27850B81" w14:textId="38811803" w:rsidR="007B7761" w:rsidRDefault="007B7761" w:rsidP="007B7761">
            <w:r w:rsidRPr="0070543E">
              <w:t xml:space="preserve">Show </w:t>
            </w:r>
            <w:r w:rsidR="00617E2A">
              <w:t>Slide</w:t>
            </w:r>
            <w:r w:rsidRPr="0070543E">
              <w:t xml:space="preserve"> 2</w:t>
            </w:r>
            <w:r>
              <w:t>3</w:t>
            </w:r>
            <w:r w:rsidRPr="0070543E">
              <w:t xml:space="preserve"> of the </w:t>
            </w:r>
            <w:r w:rsidRPr="000248FF">
              <w:rPr>
                <w:bCs/>
                <w:color w:val="0E1AFE"/>
              </w:rPr>
              <w:t>4.2 Explaining How Fungi Move and Function Cellular Respiration PPT</w:t>
            </w:r>
            <w:r>
              <w:t>.</w:t>
            </w:r>
          </w:p>
          <w:p w14:paraId="23C9D20F" w14:textId="0DDD2228" w:rsidR="007B7761" w:rsidRDefault="007B7761" w:rsidP="007033CC">
            <w:pPr>
              <w:pStyle w:val="ListParagraph"/>
              <w:numPr>
                <w:ilvl w:val="0"/>
                <w:numId w:val="38"/>
              </w:numPr>
              <w:ind w:left="341"/>
            </w:pPr>
            <w:r w:rsidRPr="0070543E">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39E0BBB1" w14:textId="77777777" w:rsidR="00D94611" w:rsidRPr="00D94611" w:rsidRDefault="00D94611" w:rsidP="007033CC">
            <w:pPr>
              <w:pStyle w:val="ListParagraph"/>
              <w:numPr>
                <w:ilvl w:val="0"/>
                <w:numId w:val="38"/>
              </w:numPr>
              <w:ind w:left="701"/>
            </w:pPr>
            <w:r w:rsidRPr="00D94611">
              <w:t>Conclusions: How do matter and energy change during cellular respiration?</w:t>
            </w:r>
          </w:p>
          <w:p w14:paraId="20C21BAA" w14:textId="77777777" w:rsidR="00D94611" w:rsidRDefault="00D94611" w:rsidP="007033CC">
            <w:pPr>
              <w:pStyle w:val="ListParagraph"/>
              <w:numPr>
                <w:ilvl w:val="0"/>
                <w:numId w:val="38"/>
              </w:numPr>
              <w:ind w:left="701"/>
            </w:pPr>
            <w:r w:rsidRPr="00D94611">
              <w:t>Predictions: Where do you think the glucose for cellular respiration comes from?</w:t>
            </w:r>
          </w:p>
          <w:p w14:paraId="51220EF7" w14:textId="4D250874" w:rsidR="007B7761" w:rsidRPr="00D94611" w:rsidRDefault="007B7761" w:rsidP="007033CC">
            <w:pPr>
              <w:pStyle w:val="ListParagraph"/>
              <w:numPr>
                <w:ilvl w:val="0"/>
                <w:numId w:val="38"/>
              </w:numPr>
              <w:ind w:left="341"/>
            </w:pPr>
            <w:r w:rsidRPr="0070543E">
              <w:t xml:space="preserve">The conclusions question will provide you with information about what your students are taking away from the activity. Student answers to the conclusions question can be used on the </w:t>
            </w:r>
            <w:r w:rsidRPr="00D94611">
              <w:rPr>
                <w:color w:val="24B05D"/>
              </w:rPr>
              <w:t>Driving Question Board</w:t>
            </w:r>
            <w:r w:rsidRPr="0070543E">
              <w:t xml:space="preserve"> (if you are using one). The predictions question allows students to begin thinking about the next activity and allows you to assess their current ideas as you prepare for the next activity. Student answers to the predictions question can be used as a lead into the next activity.</w:t>
            </w:r>
          </w:p>
        </w:tc>
      </w:tr>
    </w:tbl>
    <w:p w14:paraId="2967150D" w14:textId="77777777" w:rsidR="0038567E" w:rsidRPr="00D438F2" w:rsidRDefault="0038567E" w:rsidP="0038567E"/>
    <w:p w14:paraId="729F6637" w14:textId="77777777" w:rsidR="0038567E" w:rsidRPr="00D438F2" w:rsidRDefault="0038567E" w:rsidP="0038567E">
      <w:pPr>
        <w:pStyle w:val="Heading2"/>
      </w:pPr>
      <w:r>
        <w:rPr>
          <w:color w:val="FF0000"/>
        </w:rPr>
        <w:t xml:space="preserve">Tab 3: </w:t>
      </w:r>
      <w:r w:rsidRPr="00D438F2">
        <w:t>Assessment</w:t>
      </w:r>
    </w:p>
    <w:p w14:paraId="5570A9AA" w14:textId="01A21330" w:rsidR="0038567E" w:rsidRDefault="0038567E" w:rsidP="0038567E">
      <w:pPr>
        <w:rPr>
          <w:color w:val="000000" w:themeColor="text1"/>
        </w:rPr>
      </w:pPr>
      <w:r w:rsidRPr="001A4229">
        <w:t xml:space="preserve">During the class, circulate while students are comparing their explanations. Listen to see if they are able to explain cellular respiration at both the macroscopic and atomic-molecular scales. Use </w:t>
      </w:r>
      <w:r w:rsidRPr="009958F2">
        <w:rPr>
          <w:color w:val="7030A0"/>
        </w:rPr>
        <w:t xml:space="preserve">4.2 Grading the Explanations Tools for Fungi Cellular Respiration </w:t>
      </w:r>
      <w:r w:rsidRPr="001A4229">
        <w:t xml:space="preserve">to grade student responses. This worksheet has “grading” in the title (instead of “assessing”) because at this point, students can be held accountable for correct answers. If students are still struggling with these concepts, you may want to revisit parts of the activity they are finding difficult. Use the </w:t>
      </w:r>
      <w:r w:rsidR="00426F18">
        <w:rPr>
          <w:color w:val="7030A0"/>
        </w:rPr>
        <w:t>Assessing</w:t>
      </w:r>
      <w:r w:rsidRPr="0038567E">
        <w:rPr>
          <w:color w:val="7030A0"/>
        </w:rPr>
        <w:t xml:space="preserve"> the Matter Tracing Tool for Decomposers </w:t>
      </w:r>
      <w:r>
        <w:rPr>
          <w:color w:val="000000" w:themeColor="text1"/>
        </w:rPr>
        <w:t>to grade the tool.</w:t>
      </w:r>
    </w:p>
    <w:p w14:paraId="25621D90" w14:textId="77777777" w:rsidR="0038567E" w:rsidRPr="00DB72EE" w:rsidRDefault="0038567E" w:rsidP="0038567E">
      <w:pPr>
        <w:pStyle w:val="Heading3"/>
      </w:pPr>
      <w:r w:rsidRPr="00DB72EE">
        <w:t>Tips</w:t>
      </w:r>
    </w:p>
    <w:p w14:paraId="4014E3E5" w14:textId="77777777" w:rsidR="0038567E" w:rsidRPr="00DB72EE" w:rsidRDefault="0038567E" w:rsidP="007033CC">
      <w:pPr>
        <w:pStyle w:val="ListParagraph"/>
        <w:numPr>
          <w:ilvl w:val="0"/>
          <w:numId w:val="35"/>
        </w:numPr>
        <w:ind w:right="36"/>
        <w:rPr>
          <w:b/>
        </w:rPr>
      </w:pPr>
      <w:r w:rsidRPr="00DB72EE">
        <w:t xml:space="preserve">Make sure students understand that the chemical energy in </w:t>
      </w:r>
      <w:r>
        <w:t>glucose</w:t>
      </w:r>
      <w:r w:rsidRPr="00DB72EE">
        <w:t xml:space="preserve"> (not </w:t>
      </w:r>
      <w:r>
        <w:t>glucose</w:t>
      </w:r>
      <w:r w:rsidRPr="00DB72EE">
        <w:t xml:space="preserve"> i</w:t>
      </w:r>
      <w:r>
        <w:t xml:space="preserve">tself) is converted to heat </w:t>
      </w:r>
      <w:r w:rsidRPr="00DB72EE">
        <w:t>energy.</w:t>
      </w:r>
    </w:p>
    <w:p w14:paraId="2B6A3AE5" w14:textId="165EE48B" w:rsidR="0038567E" w:rsidRPr="0038567E" w:rsidRDefault="0038567E" w:rsidP="007033CC">
      <w:pPr>
        <w:pStyle w:val="ListParagraph"/>
        <w:numPr>
          <w:ilvl w:val="0"/>
          <w:numId w:val="35"/>
        </w:numPr>
        <w:ind w:right="36"/>
      </w:pPr>
      <w:r w:rsidRPr="00DB72EE">
        <w:t xml:space="preserve">Make sure that students discuss and understand all three columns of the </w:t>
      </w:r>
      <w:r w:rsidRPr="00853CFE">
        <w:rPr>
          <w:color w:val="00B050"/>
        </w:rPr>
        <w:t>Three Questions 11 x 17 Poster</w:t>
      </w:r>
      <w:r w:rsidRPr="00DB72EE">
        <w:rPr>
          <w:color w:val="0000FF"/>
        </w:rPr>
        <w:t xml:space="preserve"> </w:t>
      </w:r>
      <w:r w:rsidRPr="00DB72EE">
        <w:t>or</w:t>
      </w:r>
      <w:r w:rsidRPr="00DB72EE">
        <w:rPr>
          <w:color w:val="0000FF"/>
        </w:rPr>
        <w:t xml:space="preserve"> </w:t>
      </w:r>
      <w:r w:rsidRPr="00853CFE">
        <w:rPr>
          <w:color w:val="00B050"/>
        </w:rPr>
        <w:t>Handout</w:t>
      </w:r>
      <w:r w:rsidRPr="00DB72EE">
        <w:rPr>
          <w:i/>
        </w:rPr>
        <w:t>.</w:t>
      </w:r>
      <w:r w:rsidRPr="00DB72EE">
        <w:t xml:space="preserve"> They play a central role in all </w:t>
      </w:r>
      <w:r w:rsidRPr="00DB72EE">
        <w:rPr>
          <w:i/>
        </w:rPr>
        <w:t>Carbon TIME</w:t>
      </w:r>
      <w:r w:rsidRPr="00DB72EE">
        <w:t xml:space="preserve"> units. </w:t>
      </w:r>
    </w:p>
    <w:p w14:paraId="606059A6" w14:textId="77777777" w:rsidR="0038567E" w:rsidRDefault="0038567E" w:rsidP="0038567E">
      <w:pPr>
        <w:pStyle w:val="Heading2"/>
      </w:pPr>
      <w:r w:rsidRPr="00B517E1">
        <w:rPr>
          <w:color w:val="FF0000"/>
        </w:rPr>
        <w:lastRenderedPageBreak/>
        <w:t>Tab 4</w:t>
      </w:r>
      <w:r>
        <w:t>: Differentiation &amp;</w:t>
      </w:r>
      <w:r w:rsidRPr="00761F92">
        <w:t xml:space="preserve"> </w:t>
      </w:r>
      <w:r w:rsidRPr="00D438F2">
        <w:t>Extending the Learning</w:t>
      </w:r>
      <w:r>
        <w:t xml:space="preserve"> </w:t>
      </w:r>
    </w:p>
    <w:p w14:paraId="6B5C2B8A" w14:textId="77777777" w:rsidR="0038567E" w:rsidRDefault="0038567E" w:rsidP="0038567E">
      <w:pPr>
        <w:pStyle w:val="Heading3"/>
        <w:rPr>
          <w:color w:val="FF0000"/>
        </w:rPr>
      </w:pPr>
      <w:r>
        <w:t xml:space="preserve">Differentiation </w:t>
      </w:r>
      <w:r>
        <w:rPr>
          <w:color w:val="FF0000"/>
        </w:rPr>
        <w:t>(Accordion)</w:t>
      </w:r>
    </w:p>
    <w:p w14:paraId="6C212FE4" w14:textId="77777777" w:rsidR="00822AE3" w:rsidRPr="001F1818" w:rsidRDefault="00822AE3" w:rsidP="007033CC">
      <w:pPr>
        <w:pStyle w:val="ListParagraph"/>
        <w:numPr>
          <w:ilvl w:val="0"/>
          <w:numId w:val="43"/>
        </w:numPr>
        <w:ind w:left="360" w:right="36"/>
        <w:rPr>
          <w:b/>
        </w:rPr>
      </w:pPr>
      <w:r w:rsidRPr="001F1818">
        <w:rPr>
          <w:color w:val="000000"/>
        </w:rPr>
        <w:t>Provide sentence stems for discussion and filling in the Explanations Tool</w:t>
      </w:r>
    </w:p>
    <w:p w14:paraId="50373B7B" w14:textId="77777777" w:rsidR="00822AE3" w:rsidRPr="001F1818" w:rsidRDefault="00822AE3" w:rsidP="007033CC">
      <w:pPr>
        <w:pStyle w:val="ListParagraph"/>
        <w:numPr>
          <w:ilvl w:val="0"/>
          <w:numId w:val="43"/>
        </w:numPr>
        <w:ind w:left="360" w:right="36"/>
        <w:rPr>
          <w:b/>
        </w:rPr>
      </w:pPr>
      <w:r w:rsidRPr="001F1818">
        <w:rPr>
          <w:color w:val="000000"/>
        </w:rPr>
        <w:t xml:space="preserve">Work through the tool </w:t>
      </w:r>
      <w:r>
        <w:rPr>
          <w:color w:val="000000"/>
        </w:rPr>
        <w:t>as a class and</w:t>
      </w:r>
      <w:r w:rsidRPr="001F1818">
        <w:rPr>
          <w:color w:val="000000"/>
        </w:rPr>
        <w:t xml:space="preserve"> provide sentence stems for final explanation</w:t>
      </w:r>
    </w:p>
    <w:p w14:paraId="71F1CF0C" w14:textId="333ECDD2" w:rsidR="00822AE3" w:rsidRPr="001F1818" w:rsidRDefault="00822AE3" w:rsidP="007033CC">
      <w:pPr>
        <w:pStyle w:val="ListParagraph"/>
        <w:numPr>
          <w:ilvl w:val="0"/>
          <w:numId w:val="43"/>
        </w:numPr>
        <w:ind w:left="360" w:right="36"/>
        <w:rPr>
          <w:b/>
        </w:rPr>
      </w:pPr>
      <w:r w:rsidRPr="001F1818">
        <w:rPr>
          <w:color w:val="000000"/>
        </w:rPr>
        <w:t>Hand out and refer to</w:t>
      </w:r>
      <w:r>
        <w:rPr>
          <w:color w:val="000000"/>
        </w:rPr>
        <w:t xml:space="preserve"> </w:t>
      </w:r>
      <w:r w:rsidRPr="00822AE3">
        <w:rPr>
          <w:color w:val="0000F1"/>
        </w:rPr>
        <w:t xml:space="preserve">Example Decomposers Explanation </w:t>
      </w:r>
      <w:r w:rsidRPr="001F1818">
        <w:rPr>
          <w:color w:val="000000"/>
        </w:rPr>
        <w:t xml:space="preserve">handout when working on </w:t>
      </w:r>
      <w:r>
        <w:rPr>
          <w:color w:val="000000"/>
        </w:rPr>
        <w:t xml:space="preserve">the </w:t>
      </w:r>
      <w:r w:rsidRPr="001F1818">
        <w:rPr>
          <w:color w:val="000000"/>
        </w:rPr>
        <w:t>Explanations Tool</w:t>
      </w:r>
    </w:p>
    <w:p w14:paraId="64A0F8BE" w14:textId="77777777" w:rsidR="00822AE3" w:rsidRPr="001F1818" w:rsidRDefault="00822AE3" w:rsidP="007033CC">
      <w:pPr>
        <w:pStyle w:val="ListParagraph"/>
        <w:numPr>
          <w:ilvl w:val="0"/>
          <w:numId w:val="43"/>
        </w:numPr>
        <w:ind w:left="360" w:right="36"/>
        <w:rPr>
          <w:b/>
        </w:rPr>
      </w:pPr>
      <w:r w:rsidRPr="001F1818">
        <w:rPr>
          <w:color w:val="000000"/>
        </w:rPr>
        <w:t>Refer to the word wall for questions on Cellular Respiration related vocabulary</w:t>
      </w:r>
    </w:p>
    <w:p w14:paraId="0E7374C2" w14:textId="4161740C" w:rsidR="00822AE3" w:rsidRPr="001F1818" w:rsidRDefault="00822AE3" w:rsidP="007033CC">
      <w:pPr>
        <w:pStyle w:val="ListParagraph"/>
        <w:numPr>
          <w:ilvl w:val="0"/>
          <w:numId w:val="43"/>
        </w:numPr>
        <w:ind w:left="360" w:right="36"/>
        <w:rPr>
          <w:b/>
        </w:rPr>
      </w:pPr>
      <w:r>
        <w:rPr>
          <w:color w:val="000000"/>
        </w:rPr>
        <w:t xml:space="preserve">Refer to the </w:t>
      </w:r>
      <w:r>
        <w:rPr>
          <w:color w:val="0432FF"/>
        </w:rPr>
        <w:t>Decomposers</w:t>
      </w:r>
      <w:r w:rsidRPr="00E20968">
        <w:rPr>
          <w:color w:val="0432FF"/>
        </w:rPr>
        <w:t xml:space="preserve"> Matter Tracing Tool </w:t>
      </w:r>
      <w:r>
        <w:rPr>
          <w:color w:val="000000"/>
        </w:rPr>
        <w:t>to support students further</w:t>
      </w:r>
    </w:p>
    <w:p w14:paraId="49FF3F19" w14:textId="77777777" w:rsidR="0038567E" w:rsidRDefault="0038567E" w:rsidP="0038567E"/>
    <w:p w14:paraId="6024868F" w14:textId="77777777" w:rsidR="0038567E" w:rsidRDefault="0038567E" w:rsidP="0038567E">
      <w:pPr>
        <w:pStyle w:val="Heading3"/>
      </w:pPr>
      <w:r>
        <w:t xml:space="preserve">Modifications </w:t>
      </w:r>
      <w:r>
        <w:rPr>
          <w:color w:val="FF0000"/>
        </w:rPr>
        <w:t>(Accordion)</w:t>
      </w:r>
    </w:p>
    <w:p w14:paraId="4B94D04A" w14:textId="77777777" w:rsidR="0038567E" w:rsidRDefault="0038567E" w:rsidP="0038567E">
      <w:r>
        <w:t xml:space="preserve">The </w:t>
      </w:r>
      <w:r w:rsidRPr="00853CFE">
        <w:rPr>
          <w:color w:val="00B050"/>
        </w:rPr>
        <w:t xml:space="preserve">Three Questions Explanation Checklist </w:t>
      </w:r>
      <w:r>
        <w:t xml:space="preserve">on the back of the </w:t>
      </w:r>
      <w:r w:rsidRPr="00853CFE">
        <w:rPr>
          <w:color w:val="00B050"/>
        </w:rPr>
        <w:t xml:space="preserve">Three Questions Handout </w:t>
      </w:r>
      <w:r>
        <w:t xml:space="preserve">can be used to scaffold students’ explanations in many ways. </w:t>
      </w:r>
    </w:p>
    <w:p w14:paraId="27078F69" w14:textId="77777777" w:rsidR="0038567E" w:rsidRDefault="0038567E" w:rsidP="007033CC">
      <w:pPr>
        <w:pStyle w:val="ListParagraph"/>
        <w:numPr>
          <w:ilvl w:val="0"/>
          <w:numId w:val="30"/>
        </w:numPr>
        <w:spacing w:after="0"/>
      </w:pPr>
      <w:r>
        <w:t xml:space="preserve">Students refer to the checklist as they are constructing their explanations. </w:t>
      </w:r>
    </w:p>
    <w:p w14:paraId="68157187" w14:textId="77777777" w:rsidR="0038567E" w:rsidRDefault="0038567E" w:rsidP="007033CC">
      <w:pPr>
        <w:pStyle w:val="ListParagraph"/>
        <w:numPr>
          <w:ilvl w:val="0"/>
          <w:numId w:val="30"/>
        </w:numPr>
        <w:spacing w:after="0"/>
      </w:pPr>
      <w:r>
        <w:t>Students use the checklist as they are sharing and revising their explanations with a partner.</w:t>
      </w:r>
    </w:p>
    <w:p w14:paraId="19B145B3" w14:textId="77777777" w:rsidR="0038567E" w:rsidRDefault="0038567E" w:rsidP="007033CC">
      <w:pPr>
        <w:pStyle w:val="ListParagraph"/>
        <w:numPr>
          <w:ilvl w:val="0"/>
          <w:numId w:val="30"/>
        </w:numPr>
        <w:spacing w:after="0"/>
      </w:pPr>
      <w:r>
        <w:t>Students use the checklist to critique and revise their final explanations.</w:t>
      </w:r>
    </w:p>
    <w:p w14:paraId="40CBAEF5" w14:textId="77777777" w:rsidR="0038567E" w:rsidRDefault="0038567E" w:rsidP="007033CC">
      <w:pPr>
        <w:pStyle w:val="ListParagraph"/>
        <w:numPr>
          <w:ilvl w:val="0"/>
          <w:numId w:val="30"/>
        </w:numPr>
        <w:spacing w:after="0"/>
      </w:pPr>
      <w:r>
        <w:t>Students use the checklist to critique the example explanations for each unit.</w:t>
      </w:r>
    </w:p>
    <w:p w14:paraId="6103B90E" w14:textId="77777777" w:rsidR="0038567E" w:rsidRDefault="0038567E" w:rsidP="007033CC">
      <w:pPr>
        <w:pStyle w:val="ListParagraph"/>
        <w:numPr>
          <w:ilvl w:val="0"/>
          <w:numId w:val="30"/>
        </w:numPr>
        <w:spacing w:after="0"/>
      </w:pPr>
      <w:r>
        <w:t>Students use the checklist to create and/or evaluate a whole-class consensus explanation.</w:t>
      </w:r>
    </w:p>
    <w:p w14:paraId="744B0C0A" w14:textId="17AB9B89" w:rsidR="0038567E" w:rsidRDefault="0038567E" w:rsidP="0038567E">
      <w:r w:rsidRPr="00C25F41">
        <w:t>We recommend using this checklist with a gradual release. As students improve in their ability to write their own explanations, they may rely on the checklist less.</w:t>
      </w:r>
    </w:p>
    <w:p w14:paraId="7E19D1A4" w14:textId="77777777" w:rsidR="0038567E" w:rsidRPr="00761F92" w:rsidRDefault="0038567E" w:rsidP="0038567E">
      <w:pPr>
        <w:pStyle w:val="Heading3"/>
      </w:pPr>
      <w:r w:rsidRPr="00D438F2">
        <w:t>Extending the Learning</w:t>
      </w:r>
      <w:r>
        <w:t xml:space="preserve"> </w:t>
      </w:r>
      <w:r>
        <w:rPr>
          <w:color w:val="FF0000"/>
        </w:rPr>
        <w:t>(Accordion)</w:t>
      </w:r>
    </w:p>
    <w:p w14:paraId="01D685F0" w14:textId="77777777" w:rsidR="0038567E" w:rsidRPr="00A16A42" w:rsidRDefault="0038567E" w:rsidP="007033CC">
      <w:pPr>
        <w:pStyle w:val="ListParagraph"/>
        <w:numPr>
          <w:ilvl w:val="0"/>
          <w:numId w:val="37"/>
        </w:numPr>
        <w:spacing w:after="0"/>
        <w:ind w:left="360"/>
      </w:pPr>
      <w:r w:rsidRPr="00A16A42">
        <w:t xml:space="preserve">Time-lapse videos from Cornell Plant Pathology contains time lapse movies of fungi, molds, bacteria, slime molds and insects of interest to plant pathologists: </w:t>
      </w:r>
      <w:hyperlink r:id="rId15" w:history="1">
        <w:r w:rsidRPr="00A16A42">
          <w:rPr>
            <w:rStyle w:val="Hyperlink"/>
          </w:rPr>
          <w:t>http://www.plantpath.cornell.edu/PhotoLab/timelapse.html</w:t>
        </w:r>
      </w:hyperlink>
      <w:r w:rsidRPr="00A16A42">
        <w:rPr>
          <w:rStyle w:val="Hyperlink"/>
        </w:rPr>
        <w:t xml:space="preserve">. </w:t>
      </w:r>
      <w:r w:rsidRPr="00A16A42">
        <w:t xml:space="preserve">We recommend the bagel or strawberries for this discussion, but you may want to return to </w:t>
      </w:r>
      <w:r>
        <w:t>other decomposers later in the u</w:t>
      </w:r>
      <w:r w:rsidRPr="00A16A42">
        <w:t>nit.</w:t>
      </w:r>
    </w:p>
    <w:p w14:paraId="1DDCFD64" w14:textId="77777777" w:rsidR="0038567E" w:rsidRPr="00A16A42" w:rsidRDefault="0038567E" w:rsidP="007033CC">
      <w:pPr>
        <w:pStyle w:val="ListParagraph"/>
        <w:numPr>
          <w:ilvl w:val="0"/>
          <w:numId w:val="37"/>
        </w:numPr>
        <w:spacing w:after="0"/>
        <w:ind w:left="360"/>
        <w:rPr>
          <w:rStyle w:val="yshortcuts"/>
          <w:rFonts w:eastAsiaTheme="majorEastAsia"/>
        </w:rPr>
      </w:pPr>
      <w:r w:rsidRPr="00A16A42">
        <w:rPr>
          <w:rStyle w:val="yshortcuts"/>
          <w:rFonts w:eastAsiaTheme="majorEastAsia"/>
        </w:rPr>
        <w:t>YouTube videos might be useful for showing different decomposers:</w:t>
      </w:r>
    </w:p>
    <w:p w14:paraId="41F19775" w14:textId="77777777" w:rsidR="0038567E" w:rsidRPr="00A16A42" w:rsidRDefault="00DA5345" w:rsidP="0038567E">
      <w:pPr>
        <w:spacing w:after="0"/>
        <w:ind w:left="360"/>
      </w:pPr>
      <w:hyperlink r:id="rId16" w:history="1">
        <w:r w:rsidR="0038567E" w:rsidRPr="00A16A42">
          <w:rPr>
            <w:rStyle w:val="Hyperlink"/>
          </w:rPr>
          <w:t>http://www.youtube.com/watch?v=4csB8VRz-cQ&amp;NR=1</w:t>
        </w:r>
      </w:hyperlink>
      <w:r w:rsidR="0038567E" w:rsidRPr="00A16A42">
        <w:t xml:space="preserve"> </w:t>
      </w:r>
    </w:p>
    <w:p w14:paraId="6C4C41D6" w14:textId="77777777" w:rsidR="0038567E" w:rsidRPr="00A16A42" w:rsidRDefault="0038567E" w:rsidP="007033CC">
      <w:pPr>
        <w:pStyle w:val="ListParagraph"/>
        <w:numPr>
          <w:ilvl w:val="0"/>
          <w:numId w:val="36"/>
        </w:numPr>
        <w:spacing w:after="0"/>
        <w:ind w:left="360"/>
      </w:pPr>
      <w:r w:rsidRPr="00A16A42">
        <w:rPr>
          <w:rStyle w:val="yshortcuts"/>
          <w:rFonts w:eastAsiaTheme="majorEastAsia"/>
        </w:rPr>
        <w:t>Bacteria Growth Videos:</w:t>
      </w:r>
    </w:p>
    <w:p w14:paraId="4486A2E2" w14:textId="77777777" w:rsidR="0038567E" w:rsidRPr="00A16A42" w:rsidRDefault="00DA5345" w:rsidP="0038567E">
      <w:pPr>
        <w:spacing w:after="0"/>
        <w:ind w:left="360"/>
      </w:pPr>
      <w:hyperlink r:id="rId17" w:history="1">
        <w:r w:rsidR="0038567E" w:rsidRPr="00A16A42">
          <w:rPr>
            <w:rStyle w:val="Hyperlink"/>
          </w:rPr>
          <w:t>http://www.youtube.com/watch?v=y3TOZ_abECM</w:t>
        </w:r>
      </w:hyperlink>
      <w:r w:rsidR="0038567E" w:rsidRPr="00A16A42">
        <w:t xml:space="preserve"> (35 seconds)</w:t>
      </w:r>
    </w:p>
    <w:p w14:paraId="7C23808E" w14:textId="77777777" w:rsidR="0038567E" w:rsidRPr="00A16A42" w:rsidRDefault="00DA5345" w:rsidP="0038567E">
      <w:pPr>
        <w:tabs>
          <w:tab w:val="left" w:pos="4410"/>
        </w:tabs>
        <w:spacing w:after="0"/>
        <w:ind w:left="360" w:right="36"/>
      </w:pPr>
      <w:hyperlink r:id="rId18" w:history="1">
        <w:r w:rsidR="0038567E" w:rsidRPr="00037B62">
          <w:rPr>
            <w:rStyle w:val="Hyperlink"/>
          </w:rPr>
          <w:t>http://www.youtube.com/watch?v=eqrtNef7w38</w:t>
        </w:r>
      </w:hyperlink>
      <w:r w:rsidR="0038567E">
        <w:t xml:space="preserve"> </w:t>
      </w:r>
      <w:r w:rsidR="0038567E" w:rsidRPr="00A16A42">
        <w:t>(7 seconds)</w:t>
      </w:r>
    </w:p>
    <w:p w14:paraId="7907BA39" w14:textId="77777777" w:rsidR="0038567E" w:rsidRPr="00A16A42" w:rsidRDefault="0038567E" w:rsidP="007033CC">
      <w:pPr>
        <w:pStyle w:val="ListParagraph"/>
        <w:numPr>
          <w:ilvl w:val="0"/>
          <w:numId w:val="36"/>
        </w:numPr>
        <w:tabs>
          <w:tab w:val="left" w:pos="4410"/>
        </w:tabs>
        <w:spacing w:after="0"/>
        <w:ind w:left="360" w:right="36"/>
      </w:pPr>
      <w:r w:rsidRPr="00A16A42">
        <w:t>General Decomposition video:</w:t>
      </w:r>
    </w:p>
    <w:p w14:paraId="74BB9025" w14:textId="401591C3" w:rsidR="0038567E" w:rsidRPr="0038567E" w:rsidRDefault="00DA5345" w:rsidP="0038567E">
      <w:pPr>
        <w:spacing w:after="0"/>
        <w:ind w:left="360"/>
      </w:pPr>
      <w:hyperlink r:id="rId19" w:history="1">
        <w:r w:rsidR="0038567E" w:rsidRPr="00A16A42">
          <w:rPr>
            <w:rStyle w:val="Hyperlink"/>
          </w:rPr>
          <w:t>http://www.youtube.com/watch?v=Yv0p_JNYSgc</w:t>
        </w:r>
      </w:hyperlink>
      <w:r w:rsidR="0038567E" w:rsidRPr="00A16A42">
        <w:t xml:space="preserve">  (1 minute 30 seconds)</w:t>
      </w:r>
    </w:p>
    <w:sectPr w:rsidR="0038567E" w:rsidRPr="0038567E" w:rsidSect="00960864">
      <w:footerReference w:type="default" r:id="rId20"/>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90522" w14:textId="77777777" w:rsidR="00DA5345" w:rsidRDefault="00DA5345" w:rsidP="00EC7FB3">
      <w:r>
        <w:separator/>
      </w:r>
    </w:p>
  </w:endnote>
  <w:endnote w:type="continuationSeparator" w:id="0">
    <w:p w14:paraId="18C2E365" w14:textId="77777777" w:rsidR="00DA5345" w:rsidRDefault="00DA5345"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32CD3" w14:textId="77777777" w:rsidR="006B52CD" w:rsidRDefault="006B52CD"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CB7625" w14:textId="77777777" w:rsidR="006B52CD" w:rsidRDefault="006B52CD" w:rsidP="007340AB">
    <w:pPr>
      <w:pStyle w:val="Footer"/>
      <w:ind w:right="360"/>
      <w:rPr>
        <w:rStyle w:val="PageNumber"/>
      </w:rPr>
    </w:pPr>
  </w:p>
  <w:p w14:paraId="0C80149B" w14:textId="77777777" w:rsidR="006B52CD" w:rsidRDefault="006B52CD"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1D686" w14:textId="1BFC08CA" w:rsidR="006B52CD" w:rsidRPr="00651199" w:rsidRDefault="00651199" w:rsidP="00FB3A56">
    <w:pPr>
      <w:pStyle w:val="Footer"/>
      <w:spacing w:after="0"/>
      <w:jc w:val="right"/>
      <w:rPr>
        <w:i/>
        <w:color w:val="000000" w:themeColor="text1"/>
        <w:sz w:val="16"/>
        <w:szCs w:val="16"/>
      </w:rPr>
    </w:pPr>
    <w:r w:rsidRPr="00651199">
      <w:rPr>
        <w:i/>
        <w:color w:val="000000" w:themeColor="text1"/>
        <w:sz w:val="16"/>
        <w:szCs w:val="16"/>
      </w:rPr>
      <w:t>Decomposers</w:t>
    </w:r>
    <w:r w:rsidR="002B5F20" w:rsidRPr="00651199">
      <w:rPr>
        <w:i/>
        <w:color w:val="000000" w:themeColor="text1"/>
        <w:sz w:val="16"/>
        <w:szCs w:val="16"/>
      </w:rPr>
      <w:t xml:space="preserve"> Unit, Lesson </w:t>
    </w:r>
    <w:r w:rsidRPr="00651199">
      <w:rPr>
        <w:i/>
        <w:color w:val="000000" w:themeColor="text1"/>
        <w:sz w:val="16"/>
        <w:szCs w:val="16"/>
      </w:rPr>
      <w:t>4</w:t>
    </w:r>
  </w:p>
  <w:p w14:paraId="16DF9DB0" w14:textId="77777777" w:rsidR="006B52CD" w:rsidRPr="00FB3A56" w:rsidRDefault="006B52CD" w:rsidP="00FB3A5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4</w:t>
    </w:r>
    <w:r w:rsidRPr="00F538F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64BF2" w14:textId="756C5182" w:rsidR="006B52CD" w:rsidRPr="002B5F20" w:rsidRDefault="006B52CD" w:rsidP="00FB3A56">
    <w:pPr>
      <w:pStyle w:val="Footer"/>
      <w:spacing w:after="0"/>
      <w:jc w:val="right"/>
      <w:rPr>
        <w:i/>
        <w:color w:val="FF0000"/>
        <w:sz w:val="16"/>
        <w:szCs w:val="16"/>
      </w:rPr>
    </w:pPr>
    <w:r>
      <w:rPr>
        <w:i/>
        <w:noProof/>
      </w:rPr>
      <w:drawing>
        <wp:anchor distT="0" distB="0" distL="114300" distR="114300" simplePos="0" relativeHeight="251675648" behindDoc="0" locked="0" layoutInCell="1" allowOverlap="1" wp14:anchorId="1F5C7800" wp14:editId="39746CE5">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tab/>
    </w:r>
    <w:r w:rsidR="00651199" w:rsidRPr="00651199">
      <w:rPr>
        <w:i/>
        <w:color w:val="000000" w:themeColor="text1"/>
        <w:sz w:val="16"/>
        <w:szCs w:val="16"/>
      </w:rPr>
      <w:t>Decomposers</w:t>
    </w:r>
    <w:r w:rsidRPr="00651199">
      <w:rPr>
        <w:i/>
        <w:color w:val="000000" w:themeColor="text1"/>
        <w:sz w:val="16"/>
        <w:szCs w:val="16"/>
      </w:rPr>
      <w:t xml:space="preserve"> Unit</w:t>
    </w:r>
    <w:r w:rsidR="002B5F20" w:rsidRPr="00651199">
      <w:rPr>
        <w:i/>
        <w:color w:val="000000" w:themeColor="text1"/>
        <w:sz w:val="16"/>
        <w:szCs w:val="16"/>
      </w:rPr>
      <w:t xml:space="preserve">, Lesson </w:t>
    </w:r>
    <w:r w:rsidR="00651199" w:rsidRPr="00651199">
      <w:rPr>
        <w:i/>
        <w:color w:val="000000" w:themeColor="text1"/>
        <w:sz w:val="16"/>
        <w:szCs w:val="16"/>
      </w:rPr>
      <w:t>4</w:t>
    </w:r>
  </w:p>
  <w:p w14:paraId="67EC7A0C" w14:textId="77777777" w:rsidR="006B52CD" w:rsidRDefault="006B52CD" w:rsidP="00FB3A56">
    <w:pPr>
      <w:pStyle w:val="Footer"/>
      <w:spacing w:after="0"/>
      <w:jc w:val="right"/>
      <w:rPr>
        <w:i/>
        <w:sz w:val="16"/>
        <w:szCs w:val="16"/>
      </w:rPr>
    </w:pPr>
    <w:r w:rsidRPr="008B5602">
      <w:rPr>
        <w:i/>
        <w:sz w:val="16"/>
        <w:szCs w:val="16"/>
      </w:rPr>
      <w:t>Carbon: Tran</w:t>
    </w:r>
    <w:r>
      <w:rPr>
        <w:i/>
        <w:sz w:val="16"/>
        <w:szCs w:val="16"/>
      </w:rPr>
      <w:t>sformations in Matter and Energy 201</w:t>
    </w:r>
    <w:r w:rsidR="007A21C2">
      <w:rPr>
        <w:i/>
        <w:sz w:val="16"/>
        <w:szCs w:val="16"/>
      </w:rPr>
      <w:t>9</w:t>
    </w:r>
  </w:p>
  <w:p w14:paraId="7613175E" w14:textId="77777777" w:rsidR="006B52CD" w:rsidRDefault="006B52CD"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02695" w14:textId="3C80D9E6" w:rsidR="006B52CD" w:rsidRPr="0038567E" w:rsidRDefault="0038567E" w:rsidP="00960864">
    <w:pPr>
      <w:pStyle w:val="Footer"/>
      <w:spacing w:after="0"/>
      <w:jc w:val="right"/>
      <w:rPr>
        <w:i/>
        <w:color w:val="000000" w:themeColor="text1"/>
        <w:sz w:val="16"/>
        <w:szCs w:val="16"/>
      </w:rPr>
    </w:pPr>
    <w:r w:rsidRPr="0038567E">
      <w:rPr>
        <w:i/>
        <w:color w:val="000000" w:themeColor="text1"/>
        <w:sz w:val="16"/>
        <w:szCs w:val="16"/>
      </w:rPr>
      <w:t>Decomposers Unit, Lesson 4</w:t>
    </w:r>
  </w:p>
  <w:p w14:paraId="488500B0" w14:textId="77777777" w:rsidR="006B52CD" w:rsidRPr="00960864" w:rsidRDefault="006B52CD" w:rsidP="0096086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17B9C" w14:textId="77777777" w:rsidR="00DA5345" w:rsidRDefault="00DA5345" w:rsidP="00EC7FB3">
      <w:r>
        <w:separator/>
      </w:r>
    </w:p>
  </w:footnote>
  <w:footnote w:type="continuationSeparator" w:id="0">
    <w:p w14:paraId="17C1959F" w14:textId="77777777" w:rsidR="00DA5345" w:rsidRDefault="00DA5345"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46CF5"/>
    <w:multiLevelType w:val="hybridMultilevel"/>
    <w:tmpl w:val="08BEAB18"/>
    <w:lvl w:ilvl="0" w:tplc="4A0C32A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B23F4"/>
    <w:multiLevelType w:val="multilevel"/>
    <w:tmpl w:val="0D3AC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10556"/>
    <w:multiLevelType w:val="hybridMultilevel"/>
    <w:tmpl w:val="4AB45E62"/>
    <w:lvl w:ilvl="0" w:tplc="4C4EDD82">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F02A7"/>
    <w:multiLevelType w:val="hybridMultilevel"/>
    <w:tmpl w:val="3174A3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FA7936"/>
    <w:multiLevelType w:val="hybridMultilevel"/>
    <w:tmpl w:val="35EC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32D98"/>
    <w:multiLevelType w:val="hybridMultilevel"/>
    <w:tmpl w:val="C038A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F7CB7"/>
    <w:multiLevelType w:val="hybridMultilevel"/>
    <w:tmpl w:val="15D62710"/>
    <w:lvl w:ilvl="0" w:tplc="0409000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8A6BDA"/>
    <w:multiLevelType w:val="hybridMultilevel"/>
    <w:tmpl w:val="8C762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0A2953"/>
    <w:multiLevelType w:val="hybridMultilevel"/>
    <w:tmpl w:val="361C4D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623313"/>
    <w:multiLevelType w:val="hybridMultilevel"/>
    <w:tmpl w:val="2F6A7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455513"/>
    <w:multiLevelType w:val="hybridMultilevel"/>
    <w:tmpl w:val="00FE5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BF69AE"/>
    <w:multiLevelType w:val="hybridMultilevel"/>
    <w:tmpl w:val="0B58B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F32C5"/>
    <w:multiLevelType w:val="hybridMultilevel"/>
    <w:tmpl w:val="E460F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DC59C8"/>
    <w:multiLevelType w:val="hybridMultilevel"/>
    <w:tmpl w:val="31FE26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3E19B7"/>
    <w:multiLevelType w:val="hybridMultilevel"/>
    <w:tmpl w:val="80EC7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C63927"/>
    <w:multiLevelType w:val="hybridMultilevel"/>
    <w:tmpl w:val="ADD8C8DE"/>
    <w:lvl w:ilvl="0" w:tplc="04090001">
      <w:start w:val="1"/>
      <w:numFmt w:val="bullet"/>
      <w:lvlText w:val=""/>
      <w:lvlJc w:val="left"/>
      <w:pPr>
        <w:ind w:left="360" w:hanging="360"/>
      </w:pPr>
      <w:rPr>
        <w:rFonts w:ascii="Symbol" w:hAnsi="Symbol" w:hint="default"/>
        <w:b/>
      </w:rPr>
    </w:lvl>
    <w:lvl w:ilvl="1" w:tplc="04090003">
      <w:start w:val="1"/>
      <w:numFmt w:val="bullet"/>
      <w:lvlText w:val=""/>
      <w:lvlJc w:val="left"/>
      <w:pPr>
        <w:ind w:left="1080" w:hanging="360"/>
      </w:pPr>
      <w:rPr>
        <w:rFonts w:ascii="Symbol" w:hAnsi="Symbol" w:hint="default"/>
      </w:r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7"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6328BC"/>
    <w:multiLevelType w:val="hybridMultilevel"/>
    <w:tmpl w:val="9CD2B6F0"/>
    <w:lvl w:ilvl="0" w:tplc="B53C2BA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9010FB0"/>
    <w:multiLevelType w:val="hybridMultilevel"/>
    <w:tmpl w:val="8EE464C0"/>
    <w:lvl w:ilvl="0" w:tplc="B124339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372EE"/>
    <w:multiLevelType w:val="hybridMultilevel"/>
    <w:tmpl w:val="B106B5E8"/>
    <w:lvl w:ilvl="0" w:tplc="0F9637E2">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F56E57"/>
    <w:multiLevelType w:val="hybridMultilevel"/>
    <w:tmpl w:val="809A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50F09"/>
    <w:multiLevelType w:val="hybridMultilevel"/>
    <w:tmpl w:val="082CD7DE"/>
    <w:lvl w:ilvl="0" w:tplc="DD2CA24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5EEE"/>
    <w:multiLevelType w:val="hybridMultilevel"/>
    <w:tmpl w:val="18FA9A3C"/>
    <w:lvl w:ilvl="0" w:tplc="CA26905A">
      <w:start w:val="1"/>
      <w:numFmt w:val="bullet"/>
      <w:lvlText w:val=""/>
      <w:lvlJc w:val="left"/>
      <w:pPr>
        <w:ind w:left="720" w:hanging="360"/>
      </w:pPr>
      <w:rPr>
        <w:rFonts w:ascii="Symbol" w:hAnsi="Symbol" w:hint="default"/>
      </w:rPr>
    </w:lvl>
    <w:lvl w:ilvl="1" w:tplc="66485724" w:tentative="1">
      <w:start w:val="1"/>
      <w:numFmt w:val="bullet"/>
      <w:lvlText w:val="o"/>
      <w:lvlJc w:val="left"/>
      <w:pPr>
        <w:ind w:left="1440" w:hanging="360"/>
      </w:pPr>
      <w:rPr>
        <w:rFonts w:ascii="Courier New" w:hAnsi="Courier New" w:hint="default"/>
      </w:rPr>
    </w:lvl>
    <w:lvl w:ilvl="2" w:tplc="8E503802" w:tentative="1">
      <w:start w:val="1"/>
      <w:numFmt w:val="bullet"/>
      <w:lvlText w:val=""/>
      <w:lvlJc w:val="left"/>
      <w:pPr>
        <w:ind w:left="2160" w:hanging="360"/>
      </w:pPr>
      <w:rPr>
        <w:rFonts w:ascii="Wingdings" w:hAnsi="Wingdings" w:hint="default"/>
      </w:rPr>
    </w:lvl>
    <w:lvl w:ilvl="3" w:tplc="211CB0DA" w:tentative="1">
      <w:start w:val="1"/>
      <w:numFmt w:val="bullet"/>
      <w:lvlText w:val=""/>
      <w:lvlJc w:val="left"/>
      <w:pPr>
        <w:ind w:left="2880" w:hanging="360"/>
      </w:pPr>
      <w:rPr>
        <w:rFonts w:ascii="Symbol" w:hAnsi="Symbol" w:hint="default"/>
      </w:rPr>
    </w:lvl>
    <w:lvl w:ilvl="4" w:tplc="3988A1FE" w:tentative="1">
      <w:start w:val="1"/>
      <w:numFmt w:val="bullet"/>
      <w:lvlText w:val="o"/>
      <w:lvlJc w:val="left"/>
      <w:pPr>
        <w:ind w:left="3600" w:hanging="360"/>
      </w:pPr>
      <w:rPr>
        <w:rFonts w:ascii="Courier New" w:hAnsi="Courier New" w:hint="default"/>
      </w:rPr>
    </w:lvl>
    <w:lvl w:ilvl="5" w:tplc="F9DC1012" w:tentative="1">
      <w:start w:val="1"/>
      <w:numFmt w:val="bullet"/>
      <w:lvlText w:val=""/>
      <w:lvlJc w:val="left"/>
      <w:pPr>
        <w:ind w:left="4320" w:hanging="360"/>
      </w:pPr>
      <w:rPr>
        <w:rFonts w:ascii="Wingdings" w:hAnsi="Wingdings" w:hint="default"/>
      </w:rPr>
    </w:lvl>
    <w:lvl w:ilvl="6" w:tplc="BDE23DEA" w:tentative="1">
      <w:start w:val="1"/>
      <w:numFmt w:val="bullet"/>
      <w:lvlText w:val=""/>
      <w:lvlJc w:val="left"/>
      <w:pPr>
        <w:ind w:left="5040" w:hanging="360"/>
      </w:pPr>
      <w:rPr>
        <w:rFonts w:ascii="Symbol" w:hAnsi="Symbol" w:hint="default"/>
      </w:rPr>
    </w:lvl>
    <w:lvl w:ilvl="7" w:tplc="C28AB370" w:tentative="1">
      <w:start w:val="1"/>
      <w:numFmt w:val="bullet"/>
      <w:lvlText w:val="o"/>
      <w:lvlJc w:val="left"/>
      <w:pPr>
        <w:ind w:left="5760" w:hanging="360"/>
      </w:pPr>
      <w:rPr>
        <w:rFonts w:ascii="Courier New" w:hAnsi="Courier New" w:hint="default"/>
      </w:rPr>
    </w:lvl>
    <w:lvl w:ilvl="8" w:tplc="502AE67E" w:tentative="1">
      <w:start w:val="1"/>
      <w:numFmt w:val="bullet"/>
      <w:lvlText w:val=""/>
      <w:lvlJc w:val="left"/>
      <w:pPr>
        <w:ind w:left="6480" w:hanging="360"/>
      </w:pPr>
      <w:rPr>
        <w:rFonts w:ascii="Wingdings" w:hAnsi="Wingdings" w:hint="default"/>
      </w:rPr>
    </w:lvl>
  </w:abstractNum>
  <w:abstractNum w:abstractNumId="24" w15:restartNumberingAfterBreak="0">
    <w:nsid w:val="41D956D2"/>
    <w:multiLevelType w:val="hybridMultilevel"/>
    <w:tmpl w:val="031ED2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4BE70E2"/>
    <w:multiLevelType w:val="multilevel"/>
    <w:tmpl w:val="C5C48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3D784C"/>
    <w:multiLevelType w:val="hybridMultilevel"/>
    <w:tmpl w:val="82EAE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5CE3991"/>
    <w:multiLevelType w:val="hybridMultilevel"/>
    <w:tmpl w:val="E7D0A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515E9F"/>
    <w:multiLevelType w:val="hybridMultilevel"/>
    <w:tmpl w:val="B664C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44EB4"/>
    <w:multiLevelType w:val="hybridMultilevel"/>
    <w:tmpl w:val="4364B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307CA"/>
    <w:multiLevelType w:val="hybridMultilevel"/>
    <w:tmpl w:val="3E68A2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4A879F0"/>
    <w:multiLevelType w:val="hybridMultilevel"/>
    <w:tmpl w:val="9CB6A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F02CC6"/>
    <w:multiLevelType w:val="hybridMultilevel"/>
    <w:tmpl w:val="A146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9B43EB"/>
    <w:multiLevelType w:val="hybridMultilevel"/>
    <w:tmpl w:val="93FE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016F6D"/>
    <w:multiLevelType w:val="multilevel"/>
    <w:tmpl w:val="A6E05074"/>
    <w:lvl w:ilvl="0">
      <w:start w:val="1"/>
      <w:numFmt w:val="decimal"/>
      <w:lvlText w:val="%1."/>
      <w:lvlJc w:val="left"/>
      <w:pPr>
        <w:tabs>
          <w:tab w:val="num" w:pos="720"/>
        </w:tabs>
        <w:ind w:left="720" w:hanging="720"/>
      </w:pPr>
      <w:rPr>
        <w:b/>
      </w:rPr>
    </w:lvl>
    <w:lvl w:ilvl="1">
      <w:start w:val="1"/>
      <w:numFmt w:val="decimal"/>
      <w:lvlText w:val="%2."/>
      <w:lvlJc w:val="left"/>
      <w:pPr>
        <w:tabs>
          <w:tab w:val="num" w:pos="1440"/>
        </w:tabs>
        <w:ind w:left="1440" w:hanging="720"/>
      </w:pPr>
      <w:rPr>
        <w:b/>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393458F"/>
    <w:multiLevelType w:val="hybridMultilevel"/>
    <w:tmpl w:val="A2D8B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C7255A"/>
    <w:multiLevelType w:val="hybridMultilevel"/>
    <w:tmpl w:val="42F4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456B4C"/>
    <w:multiLevelType w:val="hybridMultilevel"/>
    <w:tmpl w:val="E98A1138"/>
    <w:lvl w:ilvl="0" w:tplc="FC6AF11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2133AE"/>
    <w:multiLevelType w:val="hybridMultilevel"/>
    <w:tmpl w:val="9DCC2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DB09D4"/>
    <w:multiLevelType w:val="hybridMultilevel"/>
    <w:tmpl w:val="D2A81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41175B"/>
    <w:multiLevelType w:val="hybridMultilevel"/>
    <w:tmpl w:val="7DA8F4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191C4D"/>
    <w:multiLevelType w:val="hybridMultilevel"/>
    <w:tmpl w:val="F5A43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C7E7E"/>
    <w:multiLevelType w:val="hybridMultilevel"/>
    <w:tmpl w:val="F59616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DF44C0D"/>
    <w:multiLevelType w:val="hybridMultilevel"/>
    <w:tmpl w:val="D26E6812"/>
    <w:lvl w:ilvl="0" w:tplc="22B604C6">
      <w:start w:val="1"/>
      <w:numFmt w:val="decimal"/>
      <w:lvlText w:val="%1."/>
      <w:lvlJc w:val="left"/>
      <w:pPr>
        <w:ind w:left="360" w:hanging="360"/>
      </w:pPr>
      <w:rPr>
        <w:b/>
      </w:rPr>
    </w:lvl>
    <w:lvl w:ilvl="1" w:tplc="04090003">
      <w:start w:val="1"/>
      <w:numFmt w:val="bullet"/>
      <w:lvlText w:val=""/>
      <w:lvlJc w:val="left"/>
      <w:pPr>
        <w:ind w:left="1080" w:hanging="360"/>
      </w:pPr>
      <w:rPr>
        <w:rFonts w:ascii="Symbol" w:hAnsi="Symbol" w:hint="default"/>
      </w:r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45" w15:restartNumberingAfterBreak="0">
    <w:nsid w:val="7E9D1235"/>
    <w:multiLevelType w:val="hybridMultilevel"/>
    <w:tmpl w:val="6AB2C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BB1A65"/>
    <w:multiLevelType w:val="hybridMultilevel"/>
    <w:tmpl w:val="E330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0"/>
  </w:num>
  <w:num w:numId="4">
    <w:abstractNumId w:val="19"/>
  </w:num>
  <w:num w:numId="5">
    <w:abstractNumId w:val="29"/>
  </w:num>
  <w:num w:numId="6">
    <w:abstractNumId w:val="36"/>
  </w:num>
  <w:num w:numId="7">
    <w:abstractNumId w:val="6"/>
  </w:num>
  <w:num w:numId="8">
    <w:abstractNumId w:val="8"/>
  </w:num>
  <w:num w:numId="9">
    <w:abstractNumId w:val="37"/>
  </w:num>
  <w:num w:numId="10">
    <w:abstractNumId w:val="34"/>
  </w:num>
  <w:num w:numId="11">
    <w:abstractNumId w:val="10"/>
  </w:num>
  <w:num w:numId="12">
    <w:abstractNumId w:val="24"/>
  </w:num>
  <w:num w:numId="13">
    <w:abstractNumId w:val="40"/>
  </w:num>
  <w:num w:numId="14">
    <w:abstractNumId w:val="12"/>
  </w:num>
  <w:num w:numId="15">
    <w:abstractNumId w:val="38"/>
  </w:num>
  <w:num w:numId="16">
    <w:abstractNumId w:val="4"/>
  </w:num>
  <w:num w:numId="17">
    <w:abstractNumId w:val="32"/>
  </w:num>
  <w:num w:numId="18">
    <w:abstractNumId w:val="23"/>
  </w:num>
  <w:num w:numId="19">
    <w:abstractNumId w:val="28"/>
  </w:num>
  <w:num w:numId="20">
    <w:abstractNumId w:val="13"/>
  </w:num>
  <w:num w:numId="21">
    <w:abstractNumId w:val="16"/>
  </w:num>
  <w:num w:numId="22">
    <w:abstractNumId w:val="33"/>
  </w:num>
  <w:num w:numId="23">
    <w:abstractNumId w:val="9"/>
  </w:num>
  <w:num w:numId="24">
    <w:abstractNumId w:val="3"/>
  </w:num>
  <w:num w:numId="25">
    <w:abstractNumId w:val="18"/>
  </w:num>
  <w:num w:numId="26">
    <w:abstractNumId w:val="5"/>
  </w:num>
  <w:num w:numId="27">
    <w:abstractNumId w:val="31"/>
  </w:num>
  <w:num w:numId="28">
    <w:abstractNumId w:val="7"/>
  </w:num>
  <w:num w:numId="29">
    <w:abstractNumId w:val="30"/>
  </w:num>
  <w:num w:numId="30">
    <w:abstractNumId w:val="21"/>
  </w:num>
  <w:num w:numId="31">
    <w:abstractNumId w:val="39"/>
  </w:num>
  <w:num w:numId="32">
    <w:abstractNumId w:val="35"/>
  </w:num>
  <w:num w:numId="33">
    <w:abstractNumId w:val="43"/>
  </w:num>
  <w:num w:numId="34">
    <w:abstractNumId w:val="2"/>
  </w:num>
  <w:num w:numId="35">
    <w:abstractNumId w:val="26"/>
  </w:num>
  <w:num w:numId="36">
    <w:abstractNumId w:val="27"/>
  </w:num>
  <w:num w:numId="37">
    <w:abstractNumId w:val="46"/>
  </w:num>
  <w:num w:numId="38">
    <w:abstractNumId w:val="42"/>
  </w:num>
  <w:num w:numId="39">
    <w:abstractNumId w:val="41"/>
  </w:num>
  <w:num w:numId="40">
    <w:abstractNumId w:val="25"/>
  </w:num>
  <w:num w:numId="41">
    <w:abstractNumId w:val="45"/>
  </w:num>
  <w:num w:numId="42">
    <w:abstractNumId w:val="11"/>
  </w:num>
  <w:num w:numId="43">
    <w:abstractNumId w:val="1"/>
  </w:num>
  <w:num w:numId="44">
    <w:abstractNumId w:val="20"/>
  </w:num>
  <w:num w:numId="45">
    <w:abstractNumId w:val="44"/>
  </w:num>
  <w:num w:numId="46">
    <w:abstractNumId w:val="14"/>
  </w:num>
  <w:num w:numId="47">
    <w:abstractNumId w:val="2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17F"/>
    <w:rsid w:val="000057CC"/>
    <w:rsid w:val="00007305"/>
    <w:rsid w:val="00010FC8"/>
    <w:rsid w:val="00011BDA"/>
    <w:rsid w:val="00013AAC"/>
    <w:rsid w:val="00016EEC"/>
    <w:rsid w:val="00020D71"/>
    <w:rsid w:val="000237BB"/>
    <w:rsid w:val="00023A0A"/>
    <w:rsid w:val="000248FF"/>
    <w:rsid w:val="00026C39"/>
    <w:rsid w:val="0003246B"/>
    <w:rsid w:val="000338A2"/>
    <w:rsid w:val="0004052D"/>
    <w:rsid w:val="00042D5E"/>
    <w:rsid w:val="00045EB8"/>
    <w:rsid w:val="0005288F"/>
    <w:rsid w:val="00061BEB"/>
    <w:rsid w:val="000653D9"/>
    <w:rsid w:val="00070C9C"/>
    <w:rsid w:val="00073966"/>
    <w:rsid w:val="00075153"/>
    <w:rsid w:val="000802CA"/>
    <w:rsid w:val="00082F52"/>
    <w:rsid w:val="00084105"/>
    <w:rsid w:val="00095D6B"/>
    <w:rsid w:val="00096A7A"/>
    <w:rsid w:val="000A5237"/>
    <w:rsid w:val="000A607C"/>
    <w:rsid w:val="000A661E"/>
    <w:rsid w:val="000A6CB3"/>
    <w:rsid w:val="000B4D4C"/>
    <w:rsid w:val="000B5716"/>
    <w:rsid w:val="000C24CA"/>
    <w:rsid w:val="000C495D"/>
    <w:rsid w:val="000D04EE"/>
    <w:rsid w:val="000E087D"/>
    <w:rsid w:val="000E2453"/>
    <w:rsid w:val="000E3042"/>
    <w:rsid w:val="000E3582"/>
    <w:rsid w:val="000E5EE0"/>
    <w:rsid w:val="000E60EA"/>
    <w:rsid w:val="000E6D2E"/>
    <w:rsid w:val="000F216D"/>
    <w:rsid w:val="001017EB"/>
    <w:rsid w:val="0010683C"/>
    <w:rsid w:val="00106BEE"/>
    <w:rsid w:val="00106D59"/>
    <w:rsid w:val="001133AF"/>
    <w:rsid w:val="001204B4"/>
    <w:rsid w:val="00127627"/>
    <w:rsid w:val="00127AD7"/>
    <w:rsid w:val="00131185"/>
    <w:rsid w:val="001314E9"/>
    <w:rsid w:val="001320DA"/>
    <w:rsid w:val="00132CA1"/>
    <w:rsid w:val="001416F5"/>
    <w:rsid w:val="00142814"/>
    <w:rsid w:val="001435CE"/>
    <w:rsid w:val="00143CC3"/>
    <w:rsid w:val="00144BB5"/>
    <w:rsid w:val="001464F2"/>
    <w:rsid w:val="00151536"/>
    <w:rsid w:val="00152D64"/>
    <w:rsid w:val="00154BC7"/>
    <w:rsid w:val="00155485"/>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482C"/>
    <w:rsid w:val="001A5987"/>
    <w:rsid w:val="001A6CCD"/>
    <w:rsid w:val="001A7F00"/>
    <w:rsid w:val="001B0218"/>
    <w:rsid w:val="001B0B38"/>
    <w:rsid w:val="001B223F"/>
    <w:rsid w:val="001B2CDA"/>
    <w:rsid w:val="001B385A"/>
    <w:rsid w:val="001C10ED"/>
    <w:rsid w:val="001C3CA2"/>
    <w:rsid w:val="001C488D"/>
    <w:rsid w:val="001C4F1E"/>
    <w:rsid w:val="001C5542"/>
    <w:rsid w:val="001C56BF"/>
    <w:rsid w:val="001D3CF9"/>
    <w:rsid w:val="001D3D66"/>
    <w:rsid w:val="001E409A"/>
    <w:rsid w:val="001E48D3"/>
    <w:rsid w:val="001E5E84"/>
    <w:rsid w:val="00207525"/>
    <w:rsid w:val="002107F5"/>
    <w:rsid w:val="00215C2C"/>
    <w:rsid w:val="00224E86"/>
    <w:rsid w:val="00225883"/>
    <w:rsid w:val="00225898"/>
    <w:rsid w:val="0023375E"/>
    <w:rsid w:val="002359C7"/>
    <w:rsid w:val="00237D69"/>
    <w:rsid w:val="00241075"/>
    <w:rsid w:val="00245075"/>
    <w:rsid w:val="0025191A"/>
    <w:rsid w:val="00251CA2"/>
    <w:rsid w:val="0026079B"/>
    <w:rsid w:val="00261854"/>
    <w:rsid w:val="002626F2"/>
    <w:rsid w:val="002665D1"/>
    <w:rsid w:val="00266AAD"/>
    <w:rsid w:val="00273D73"/>
    <w:rsid w:val="00273FB3"/>
    <w:rsid w:val="002749BF"/>
    <w:rsid w:val="00275484"/>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492E"/>
    <w:rsid w:val="002B4966"/>
    <w:rsid w:val="002B5F20"/>
    <w:rsid w:val="002B6751"/>
    <w:rsid w:val="002C3494"/>
    <w:rsid w:val="002C43C3"/>
    <w:rsid w:val="002D2B28"/>
    <w:rsid w:val="002D4BDB"/>
    <w:rsid w:val="002D6750"/>
    <w:rsid w:val="002D7AB0"/>
    <w:rsid w:val="002E2AD1"/>
    <w:rsid w:val="002E2E64"/>
    <w:rsid w:val="002E33D3"/>
    <w:rsid w:val="002E5AD4"/>
    <w:rsid w:val="002E77AF"/>
    <w:rsid w:val="002F160C"/>
    <w:rsid w:val="002F2096"/>
    <w:rsid w:val="002F2309"/>
    <w:rsid w:val="002F23F3"/>
    <w:rsid w:val="002F2E89"/>
    <w:rsid w:val="002F3E45"/>
    <w:rsid w:val="002F5D0A"/>
    <w:rsid w:val="002F77EF"/>
    <w:rsid w:val="002F7F27"/>
    <w:rsid w:val="0030569C"/>
    <w:rsid w:val="003066A9"/>
    <w:rsid w:val="003067A9"/>
    <w:rsid w:val="003075EF"/>
    <w:rsid w:val="0031231C"/>
    <w:rsid w:val="0031660E"/>
    <w:rsid w:val="0032655E"/>
    <w:rsid w:val="00327694"/>
    <w:rsid w:val="00334D0B"/>
    <w:rsid w:val="00337F2A"/>
    <w:rsid w:val="00340706"/>
    <w:rsid w:val="00341F86"/>
    <w:rsid w:val="00346CF5"/>
    <w:rsid w:val="003504CE"/>
    <w:rsid w:val="00350633"/>
    <w:rsid w:val="00351F53"/>
    <w:rsid w:val="003526B3"/>
    <w:rsid w:val="00352F6C"/>
    <w:rsid w:val="0035353E"/>
    <w:rsid w:val="003546D9"/>
    <w:rsid w:val="003552EF"/>
    <w:rsid w:val="0035717F"/>
    <w:rsid w:val="00361C72"/>
    <w:rsid w:val="00362ADC"/>
    <w:rsid w:val="003655BE"/>
    <w:rsid w:val="003675D2"/>
    <w:rsid w:val="00375406"/>
    <w:rsid w:val="0037672C"/>
    <w:rsid w:val="00380E0D"/>
    <w:rsid w:val="00381391"/>
    <w:rsid w:val="00384162"/>
    <w:rsid w:val="003845FE"/>
    <w:rsid w:val="0038567E"/>
    <w:rsid w:val="003878E6"/>
    <w:rsid w:val="00387DB7"/>
    <w:rsid w:val="0039538D"/>
    <w:rsid w:val="00395498"/>
    <w:rsid w:val="00397B04"/>
    <w:rsid w:val="003A0F2D"/>
    <w:rsid w:val="003A4A4E"/>
    <w:rsid w:val="003A699D"/>
    <w:rsid w:val="003A7F59"/>
    <w:rsid w:val="003B226C"/>
    <w:rsid w:val="003B3A3C"/>
    <w:rsid w:val="003C1C6E"/>
    <w:rsid w:val="003C3289"/>
    <w:rsid w:val="003D1E8D"/>
    <w:rsid w:val="003D393E"/>
    <w:rsid w:val="003D431D"/>
    <w:rsid w:val="003D4549"/>
    <w:rsid w:val="003D4C15"/>
    <w:rsid w:val="003D7E04"/>
    <w:rsid w:val="003E0557"/>
    <w:rsid w:val="003E0743"/>
    <w:rsid w:val="003E0FF7"/>
    <w:rsid w:val="003E4CF2"/>
    <w:rsid w:val="003E50AF"/>
    <w:rsid w:val="003E7193"/>
    <w:rsid w:val="003F09D7"/>
    <w:rsid w:val="003F7311"/>
    <w:rsid w:val="00405E09"/>
    <w:rsid w:val="00407C93"/>
    <w:rsid w:val="00412A43"/>
    <w:rsid w:val="00415C74"/>
    <w:rsid w:val="00417266"/>
    <w:rsid w:val="00420FE7"/>
    <w:rsid w:val="004231D7"/>
    <w:rsid w:val="004232B0"/>
    <w:rsid w:val="00426B20"/>
    <w:rsid w:val="00426F18"/>
    <w:rsid w:val="00426F4F"/>
    <w:rsid w:val="00443EBB"/>
    <w:rsid w:val="00450FA0"/>
    <w:rsid w:val="004518D4"/>
    <w:rsid w:val="00463313"/>
    <w:rsid w:val="004662AB"/>
    <w:rsid w:val="0047012A"/>
    <w:rsid w:val="00470C82"/>
    <w:rsid w:val="00470F12"/>
    <w:rsid w:val="0047286F"/>
    <w:rsid w:val="00476A15"/>
    <w:rsid w:val="004830F9"/>
    <w:rsid w:val="00485D4E"/>
    <w:rsid w:val="004925FC"/>
    <w:rsid w:val="004928E9"/>
    <w:rsid w:val="00495DE6"/>
    <w:rsid w:val="004965AA"/>
    <w:rsid w:val="004A7D3C"/>
    <w:rsid w:val="004B09B6"/>
    <w:rsid w:val="004C14AD"/>
    <w:rsid w:val="004C424E"/>
    <w:rsid w:val="004C6273"/>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11619"/>
    <w:rsid w:val="005124EC"/>
    <w:rsid w:val="00514858"/>
    <w:rsid w:val="0051785B"/>
    <w:rsid w:val="00522F06"/>
    <w:rsid w:val="00531775"/>
    <w:rsid w:val="00534867"/>
    <w:rsid w:val="00535275"/>
    <w:rsid w:val="0053784A"/>
    <w:rsid w:val="005435CC"/>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8BE"/>
    <w:rsid w:val="005818CF"/>
    <w:rsid w:val="005863D3"/>
    <w:rsid w:val="005A3235"/>
    <w:rsid w:val="005A5187"/>
    <w:rsid w:val="005A5AD7"/>
    <w:rsid w:val="005A5F13"/>
    <w:rsid w:val="005B09B3"/>
    <w:rsid w:val="005B4A76"/>
    <w:rsid w:val="005B4BCA"/>
    <w:rsid w:val="005B5588"/>
    <w:rsid w:val="005C0EB8"/>
    <w:rsid w:val="005C2446"/>
    <w:rsid w:val="005C27B0"/>
    <w:rsid w:val="005C3DA1"/>
    <w:rsid w:val="005C60BA"/>
    <w:rsid w:val="005C7BC8"/>
    <w:rsid w:val="005D31FE"/>
    <w:rsid w:val="005D3987"/>
    <w:rsid w:val="005D663E"/>
    <w:rsid w:val="005E7457"/>
    <w:rsid w:val="005F123F"/>
    <w:rsid w:val="005F55A8"/>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17E2A"/>
    <w:rsid w:val="006256B6"/>
    <w:rsid w:val="00634F25"/>
    <w:rsid w:val="006358BB"/>
    <w:rsid w:val="00641CA2"/>
    <w:rsid w:val="00643D80"/>
    <w:rsid w:val="00646425"/>
    <w:rsid w:val="00647F71"/>
    <w:rsid w:val="00647FFA"/>
    <w:rsid w:val="00651199"/>
    <w:rsid w:val="00653CF1"/>
    <w:rsid w:val="00654F1F"/>
    <w:rsid w:val="0065680E"/>
    <w:rsid w:val="0066053B"/>
    <w:rsid w:val="006605D9"/>
    <w:rsid w:val="0066422F"/>
    <w:rsid w:val="00667B92"/>
    <w:rsid w:val="00672A32"/>
    <w:rsid w:val="00673868"/>
    <w:rsid w:val="0068033E"/>
    <w:rsid w:val="006831C4"/>
    <w:rsid w:val="00683913"/>
    <w:rsid w:val="0068494D"/>
    <w:rsid w:val="00691DA6"/>
    <w:rsid w:val="00697B3F"/>
    <w:rsid w:val="006A1274"/>
    <w:rsid w:val="006A35CF"/>
    <w:rsid w:val="006A3B6C"/>
    <w:rsid w:val="006A55FF"/>
    <w:rsid w:val="006B1A6E"/>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1AC1"/>
    <w:rsid w:val="006F2AF9"/>
    <w:rsid w:val="00700BDF"/>
    <w:rsid w:val="00702B0E"/>
    <w:rsid w:val="007033CC"/>
    <w:rsid w:val="00703CE0"/>
    <w:rsid w:val="00705291"/>
    <w:rsid w:val="0070543E"/>
    <w:rsid w:val="007117B8"/>
    <w:rsid w:val="007132A7"/>
    <w:rsid w:val="00716A16"/>
    <w:rsid w:val="007218CC"/>
    <w:rsid w:val="00725143"/>
    <w:rsid w:val="0072574A"/>
    <w:rsid w:val="00731083"/>
    <w:rsid w:val="007313E0"/>
    <w:rsid w:val="007340AB"/>
    <w:rsid w:val="00742364"/>
    <w:rsid w:val="00744225"/>
    <w:rsid w:val="00745BFB"/>
    <w:rsid w:val="00752E38"/>
    <w:rsid w:val="00752E8C"/>
    <w:rsid w:val="00755C8C"/>
    <w:rsid w:val="0075608E"/>
    <w:rsid w:val="00756696"/>
    <w:rsid w:val="00760C65"/>
    <w:rsid w:val="00761F92"/>
    <w:rsid w:val="00763885"/>
    <w:rsid w:val="00763F56"/>
    <w:rsid w:val="00767643"/>
    <w:rsid w:val="00770141"/>
    <w:rsid w:val="00773BEC"/>
    <w:rsid w:val="007755F0"/>
    <w:rsid w:val="00777457"/>
    <w:rsid w:val="00782FF7"/>
    <w:rsid w:val="007850EF"/>
    <w:rsid w:val="00791F1A"/>
    <w:rsid w:val="0079299D"/>
    <w:rsid w:val="00795414"/>
    <w:rsid w:val="007963A9"/>
    <w:rsid w:val="0079722D"/>
    <w:rsid w:val="00797A1B"/>
    <w:rsid w:val="007A21C2"/>
    <w:rsid w:val="007A3B68"/>
    <w:rsid w:val="007A5D4B"/>
    <w:rsid w:val="007B7761"/>
    <w:rsid w:val="007C00E4"/>
    <w:rsid w:val="007C0C04"/>
    <w:rsid w:val="007C0F58"/>
    <w:rsid w:val="007C1D6B"/>
    <w:rsid w:val="007C2011"/>
    <w:rsid w:val="007C259C"/>
    <w:rsid w:val="007C4D59"/>
    <w:rsid w:val="007C67ED"/>
    <w:rsid w:val="007D3E84"/>
    <w:rsid w:val="007D4E51"/>
    <w:rsid w:val="007E052A"/>
    <w:rsid w:val="007E05A7"/>
    <w:rsid w:val="007E353C"/>
    <w:rsid w:val="007E4037"/>
    <w:rsid w:val="007E43B4"/>
    <w:rsid w:val="007F2E5D"/>
    <w:rsid w:val="007F4187"/>
    <w:rsid w:val="007F65AE"/>
    <w:rsid w:val="0080078F"/>
    <w:rsid w:val="00802D6E"/>
    <w:rsid w:val="00811C84"/>
    <w:rsid w:val="00812ED1"/>
    <w:rsid w:val="00816B21"/>
    <w:rsid w:val="0082269B"/>
    <w:rsid w:val="00822A47"/>
    <w:rsid w:val="00822AE3"/>
    <w:rsid w:val="00823908"/>
    <w:rsid w:val="00827C8B"/>
    <w:rsid w:val="008312C1"/>
    <w:rsid w:val="00831596"/>
    <w:rsid w:val="00833F85"/>
    <w:rsid w:val="00834673"/>
    <w:rsid w:val="008372FD"/>
    <w:rsid w:val="008379CA"/>
    <w:rsid w:val="008418B0"/>
    <w:rsid w:val="00856A41"/>
    <w:rsid w:val="00860E77"/>
    <w:rsid w:val="008668A2"/>
    <w:rsid w:val="00880974"/>
    <w:rsid w:val="00887830"/>
    <w:rsid w:val="00892407"/>
    <w:rsid w:val="00893F29"/>
    <w:rsid w:val="008A1275"/>
    <w:rsid w:val="008A1CCF"/>
    <w:rsid w:val="008B24F0"/>
    <w:rsid w:val="008B360D"/>
    <w:rsid w:val="008B437E"/>
    <w:rsid w:val="008B5C36"/>
    <w:rsid w:val="008B694A"/>
    <w:rsid w:val="008C0E16"/>
    <w:rsid w:val="008C15E9"/>
    <w:rsid w:val="008C5BA8"/>
    <w:rsid w:val="008C5FED"/>
    <w:rsid w:val="008D1BEE"/>
    <w:rsid w:val="008D2B4B"/>
    <w:rsid w:val="008D46AC"/>
    <w:rsid w:val="008D4BE4"/>
    <w:rsid w:val="008E6FB0"/>
    <w:rsid w:val="008E7443"/>
    <w:rsid w:val="009006AC"/>
    <w:rsid w:val="0090465B"/>
    <w:rsid w:val="00904CF1"/>
    <w:rsid w:val="009053A4"/>
    <w:rsid w:val="00906B12"/>
    <w:rsid w:val="00907B80"/>
    <w:rsid w:val="00916585"/>
    <w:rsid w:val="009175D9"/>
    <w:rsid w:val="0092406C"/>
    <w:rsid w:val="00924C3C"/>
    <w:rsid w:val="0092763B"/>
    <w:rsid w:val="00930256"/>
    <w:rsid w:val="00933DB5"/>
    <w:rsid w:val="00940377"/>
    <w:rsid w:val="00941CC8"/>
    <w:rsid w:val="00942034"/>
    <w:rsid w:val="0095027E"/>
    <w:rsid w:val="00953BCB"/>
    <w:rsid w:val="0095594A"/>
    <w:rsid w:val="00957C34"/>
    <w:rsid w:val="00960864"/>
    <w:rsid w:val="0096219E"/>
    <w:rsid w:val="0097398D"/>
    <w:rsid w:val="0098150C"/>
    <w:rsid w:val="009859F5"/>
    <w:rsid w:val="00986753"/>
    <w:rsid w:val="00987D5A"/>
    <w:rsid w:val="009916B5"/>
    <w:rsid w:val="00991BA5"/>
    <w:rsid w:val="0099372B"/>
    <w:rsid w:val="009938C0"/>
    <w:rsid w:val="00997A81"/>
    <w:rsid w:val="009A1163"/>
    <w:rsid w:val="009A1993"/>
    <w:rsid w:val="009A244B"/>
    <w:rsid w:val="009A3ABF"/>
    <w:rsid w:val="009A4D8B"/>
    <w:rsid w:val="009B121F"/>
    <w:rsid w:val="009B141B"/>
    <w:rsid w:val="009B45C9"/>
    <w:rsid w:val="009C0EAD"/>
    <w:rsid w:val="009C2672"/>
    <w:rsid w:val="009C4E44"/>
    <w:rsid w:val="009C732F"/>
    <w:rsid w:val="009D1D88"/>
    <w:rsid w:val="009D465C"/>
    <w:rsid w:val="009D7807"/>
    <w:rsid w:val="009E1320"/>
    <w:rsid w:val="009E2D13"/>
    <w:rsid w:val="009E413C"/>
    <w:rsid w:val="009E6E8A"/>
    <w:rsid w:val="009E795F"/>
    <w:rsid w:val="009F1BB9"/>
    <w:rsid w:val="009F6403"/>
    <w:rsid w:val="00A065DF"/>
    <w:rsid w:val="00A077E0"/>
    <w:rsid w:val="00A14397"/>
    <w:rsid w:val="00A15018"/>
    <w:rsid w:val="00A15CCB"/>
    <w:rsid w:val="00A1640D"/>
    <w:rsid w:val="00A2022E"/>
    <w:rsid w:val="00A238FE"/>
    <w:rsid w:val="00A27C78"/>
    <w:rsid w:val="00A33740"/>
    <w:rsid w:val="00A36191"/>
    <w:rsid w:val="00A445FD"/>
    <w:rsid w:val="00A50C35"/>
    <w:rsid w:val="00A53217"/>
    <w:rsid w:val="00A55299"/>
    <w:rsid w:val="00A633E3"/>
    <w:rsid w:val="00A63A9E"/>
    <w:rsid w:val="00A654FF"/>
    <w:rsid w:val="00A74214"/>
    <w:rsid w:val="00A770B8"/>
    <w:rsid w:val="00A77D17"/>
    <w:rsid w:val="00A82F85"/>
    <w:rsid w:val="00A90D62"/>
    <w:rsid w:val="00A9187C"/>
    <w:rsid w:val="00A9454B"/>
    <w:rsid w:val="00A97290"/>
    <w:rsid w:val="00AB0FAB"/>
    <w:rsid w:val="00AB1629"/>
    <w:rsid w:val="00AB472F"/>
    <w:rsid w:val="00AC3390"/>
    <w:rsid w:val="00AC3414"/>
    <w:rsid w:val="00AD0027"/>
    <w:rsid w:val="00AD0701"/>
    <w:rsid w:val="00AD1EFD"/>
    <w:rsid w:val="00AD2D8E"/>
    <w:rsid w:val="00AD3132"/>
    <w:rsid w:val="00AD4500"/>
    <w:rsid w:val="00AD5F80"/>
    <w:rsid w:val="00AD7CEA"/>
    <w:rsid w:val="00AE1AB6"/>
    <w:rsid w:val="00AE23A0"/>
    <w:rsid w:val="00AE5EF4"/>
    <w:rsid w:val="00AE7D05"/>
    <w:rsid w:val="00AF1A53"/>
    <w:rsid w:val="00B04579"/>
    <w:rsid w:val="00B06175"/>
    <w:rsid w:val="00B15E68"/>
    <w:rsid w:val="00B16473"/>
    <w:rsid w:val="00B213F0"/>
    <w:rsid w:val="00B2474C"/>
    <w:rsid w:val="00B2493A"/>
    <w:rsid w:val="00B25B3F"/>
    <w:rsid w:val="00B25CDB"/>
    <w:rsid w:val="00B25EFF"/>
    <w:rsid w:val="00B30392"/>
    <w:rsid w:val="00B31662"/>
    <w:rsid w:val="00B33343"/>
    <w:rsid w:val="00B36D41"/>
    <w:rsid w:val="00B401D9"/>
    <w:rsid w:val="00B40E7E"/>
    <w:rsid w:val="00B43901"/>
    <w:rsid w:val="00B517E1"/>
    <w:rsid w:val="00B51D9A"/>
    <w:rsid w:val="00B535A3"/>
    <w:rsid w:val="00B5365D"/>
    <w:rsid w:val="00B6265F"/>
    <w:rsid w:val="00B62EB1"/>
    <w:rsid w:val="00B63140"/>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6129"/>
    <w:rsid w:val="00BC75BF"/>
    <w:rsid w:val="00BD1F11"/>
    <w:rsid w:val="00BD3EFE"/>
    <w:rsid w:val="00BD63E1"/>
    <w:rsid w:val="00BE16B6"/>
    <w:rsid w:val="00BE16C8"/>
    <w:rsid w:val="00BE56C0"/>
    <w:rsid w:val="00BE6254"/>
    <w:rsid w:val="00BE651E"/>
    <w:rsid w:val="00BF0A03"/>
    <w:rsid w:val="00BF2758"/>
    <w:rsid w:val="00BF3331"/>
    <w:rsid w:val="00BF48FB"/>
    <w:rsid w:val="00C00455"/>
    <w:rsid w:val="00C01CA4"/>
    <w:rsid w:val="00C021E4"/>
    <w:rsid w:val="00C03371"/>
    <w:rsid w:val="00C0534C"/>
    <w:rsid w:val="00C069D1"/>
    <w:rsid w:val="00C070A3"/>
    <w:rsid w:val="00C075E8"/>
    <w:rsid w:val="00C10BF2"/>
    <w:rsid w:val="00C137D7"/>
    <w:rsid w:val="00C15924"/>
    <w:rsid w:val="00C17D6F"/>
    <w:rsid w:val="00C212F7"/>
    <w:rsid w:val="00C24921"/>
    <w:rsid w:val="00C27404"/>
    <w:rsid w:val="00C346A0"/>
    <w:rsid w:val="00C40308"/>
    <w:rsid w:val="00C51E8E"/>
    <w:rsid w:val="00C5400A"/>
    <w:rsid w:val="00C54401"/>
    <w:rsid w:val="00C600D0"/>
    <w:rsid w:val="00C63409"/>
    <w:rsid w:val="00C65BBB"/>
    <w:rsid w:val="00C71458"/>
    <w:rsid w:val="00C71E71"/>
    <w:rsid w:val="00C7413E"/>
    <w:rsid w:val="00C74810"/>
    <w:rsid w:val="00C82D59"/>
    <w:rsid w:val="00C8556E"/>
    <w:rsid w:val="00C87008"/>
    <w:rsid w:val="00C875D1"/>
    <w:rsid w:val="00C97246"/>
    <w:rsid w:val="00CA65A0"/>
    <w:rsid w:val="00CA7CCC"/>
    <w:rsid w:val="00CB3EEF"/>
    <w:rsid w:val="00CB781D"/>
    <w:rsid w:val="00CC1CD4"/>
    <w:rsid w:val="00CC2673"/>
    <w:rsid w:val="00CD0123"/>
    <w:rsid w:val="00CD2B7C"/>
    <w:rsid w:val="00CD35CB"/>
    <w:rsid w:val="00CD686F"/>
    <w:rsid w:val="00CD7022"/>
    <w:rsid w:val="00CE41E8"/>
    <w:rsid w:val="00CE7C1A"/>
    <w:rsid w:val="00CF052E"/>
    <w:rsid w:val="00CF1D7D"/>
    <w:rsid w:val="00CF3292"/>
    <w:rsid w:val="00CF3436"/>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6528"/>
    <w:rsid w:val="00D47497"/>
    <w:rsid w:val="00D47B7D"/>
    <w:rsid w:val="00D52F5A"/>
    <w:rsid w:val="00D53647"/>
    <w:rsid w:val="00D537FA"/>
    <w:rsid w:val="00D542B1"/>
    <w:rsid w:val="00D56975"/>
    <w:rsid w:val="00D63343"/>
    <w:rsid w:val="00D6357D"/>
    <w:rsid w:val="00D705FE"/>
    <w:rsid w:val="00D71E68"/>
    <w:rsid w:val="00D82CED"/>
    <w:rsid w:val="00D85CA2"/>
    <w:rsid w:val="00D86B5D"/>
    <w:rsid w:val="00D86D90"/>
    <w:rsid w:val="00D9422D"/>
    <w:rsid w:val="00D94530"/>
    <w:rsid w:val="00D94611"/>
    <w:rsid w:val="00D96EB8"/>
    <w:rsid w:val="00D9786D"/>
    <w:rsid w:val="00D97F04"/>
    <w:rsid w:val="00DA148C"/>
    <w:rsid w:val="00DA171D"/>
    <w:rsid w:val="00DA37BB"/>
    <w:rsid w:val="00DA5345"/>
    <w:rsid w:val="00DA69E0"/>
    <w:rsid w:val="00DA7A7C"/>
    <w:rsid w:val="00DB501F"/>
    <w:rsid w:val="00DB7E0B"/>
    <w:rsid w:val="00DC656F"/>
    <w:rsid w:val="00DD0936"/>
    <w:rsid w:val="00DD0B71"/>
    <w:rsid w:val="00DD6C2B"/>
    <w:rsid w:val="00DD6EEC"/>
    <w:rsid w:val="00DD7E6E"/>
    <w:rsid w:val="00DE2584"/>
    <w:rsid w:val="00DE66CA"/>
    <w:rsid w:val="00DF3F17"/>
    <w:rsid w:val="00DF69ED"/>
    <w:rsid w:val="00E04DF4"/>
    <w:rsid w:val="00E07A5C"/>
    <w:rsid w:val="00E1103D"/>
    <w:rsid w:val="00E141DA"/>
    <w:rsid w:val="00E17CFC"/>
    <w:rsid w:val="00E2035B"/>
    <w:rsid w:val="00E22D60"/>
    <w:rsid w:val="00E31CE6"/>
    <w:rsid w:val="00E3400B"/>
    <w:rsid w:val="00E36F03"/>
    <w:rsid w:val="00E40227"/>
    <w:rsid w:val="00E43E26"/>
    <w:rsid w:val="00E44E59"/>
    <w:rsid w:val="00E462AB"/>
    <w:rsid w:val="00E50D01"/>
    <w:rsid w:val="00E66AFA"/>
    <w:rsid w:val="00E716D1"/>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B1473"/>
    <w:rsid w:val="00EB6285"/>
    <w:rsid w:val="00EC3F6B"/>
    <w:rsid w:val="00EC54BE"/>
    <w:rsid w:val="00EC5A88"/>
    <w:rsid w:val="00EC78AC"/>
    <w:rsid w:val="00EC7FB3"/>
    <w:rsid w:val="00ED3B17"/>
    <w:rsid w:val="00ED775D"/>
    <w:rsid w:val="00EE02EB"/>
    <w:rsid w:val="00EE09BB"/>
    <w:rsid w:val="00EE1DA9"/>
    <w:rsid w:val="00EE5788"/>
    <w:rsid w:val="00EE6FF2"/>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C67"/>
    <w:rsid w:val="00F412AA"/>
    <w:rsid w:val="00F41ABE"/>
    <w:rsid w:val="00F44DC1"/>
    <w:rsid w:val="00F574A3"/>
    <w:rsid w:val="00F640BF"/>
    <w:rsid w:val="00F646DE"/>
    <w:rsid w:val="00F7025C"/>
    <w:rsid w:val="00F711E1"/>
    <w:rsid w:val="00F716A8"/>
    <w:rsid w:val="00F74CD7"/>
    <w:rsid w:val="00F81213"/>
    <w:rsid w:val="00F82E80"/>
    <w:rsid w:val="00F93CF9"/>
    <w:rsid w:val="00F955E1"/>
    <w:rsid w:val="00F95A65"/>
    <w:rsid w:val="00F96C7C"/>
    <w:rsid w:val="00FA490A"/>
    <w:rsid w:val="00FB0BBF"/>
    <w:rsid w:val="00FB1AD7"/>
    <w:rsid w:val="00FB3A56"/>
    <w:rsid w:val="00FC03F7"/>
    <w:rsid w:val="00FC0EF0"/>
    <w:rsid w:val="00FC31E9"/>
    <w:rsid w:val="00FC53F9"/>
    <w:rsid w:val="00FD016B"/>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E87FD4C"/>
  <w15:docId w15:val="{493FC80E-A6B5-A14E-BB8B-0EE6ACC44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70543E"/>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1"/>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character" w:customStyle="1" w:styleId="yshortcuts">
    <w:name w:val="yshortcuts"/>
    <w:basedOn w:val="DefaultParagraphFont"/>
    <w:rsid w:val="0038567E"/>
  </w:style>
  <w:style w:type="table" w:customStyle="1" w:styleId="TableGrid1">
    <w:name w:val="Table Grid1"/>
    <w:basedOn w:val="TableNormal"/>
    <w:next w:val="TableGrid"/>
    <w:uiPriority w:val="59"/>
    <w:rsid w:val="00EC5A88"/>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463012130">
      <w:bodyDiv w:val="1"/>
      <w:marLeft w:val="0"/>
      <w:marRight w:val="0"/>
      <w:marTop w:val="0"/>
      <w:marBottom w:val="0"/>
      <w:divBdr>
        <w:top w:val="none" w:sz="0" w:space="0" w:color="auto"/>
        <w:left w:val="none" w:sz="0" w:space="0" w:color="auto"/>
        <w:bottom w:val="none" w:sz="0" w:space="0" w:color="auto"/>
        <w:right w:val="none" w:sz="0" w:space="0" w:color="auto"/>
      </w:divBdr>
    </w:div>
    <w:div w:id="645664823">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807361812">
      <w:bodyDiv w:val="1"/>
      <w:marLeft w:val="0"/>
      <w:marRight w:val="0"/>
      <w:marTop w:val="0"/>
      <w:marBottom w:val="0"/>
      <w:divBdr>
        <w:top w:val="none" w:sz="0" w:space="0" w:color="auto"/>
        <w:left w:val="none" w:sz="0" w:space="0" w:color="auto"/>
        <w:bottom w:val="none" w:sz="0" w:space="0" w:color="auto"/>
        <w:right w:val="none" w:sz="0" w:space="0" w:color="auto"/>
      </w:divBdr>
      <w:divsChild>
        <w:div w:id="1779250738">
          <w:marLeft w:val="274"/>
          <w:marRight w:val="0"/>
          <w:marTop w:val="0"/>
          <w:marBottom w:val="0"/>
          <w:divBdr>
            <w:top w:val="none" w:sz="0" w:space="0" w:color="auto"/>
            <w:left w:val="none" w:sz="0" w:space="0" w:color="auto"/>
            <w:bottom w:val="none" w:sz="0" w:space="0" w:color="auto"/>
            <w:right w:val="none" w:sz="0" w:space="0" w:color="auto"/>
          </w:divBdr>
        </w:div>
      </w:divsChild>
    </w:div>
    <w:div w:id="1058556581">
      <w:bodyDiv w:val="1"/>
      <w:marLeft w:val="0"/>
      <w:marRight w:val="0"/>
      <w:marTop w:val="0"/>
      <w:marBottom w:val="0"/>
      <w:divBdr>
        <w:top w:val="none" w:sz="0" w:space="0" w:color="auto"/>
        <w:left w:val="none" w:sz="0" w:space="0" w:color="auto"/>
        <w:bottom w:val="none" w:sz="0" w:space="0" w:color="auto"/>
        <w:right w:val="none" w:sz="0" w:space="0" w:color="auto"/>
      </w:divBdr>
    </w:div>
    <w:div w:id="1461455394">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603101842">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1878855157">
      <w:bodyDiv w:val="1"/>
      <w:marLeft w:val="0"/>
      <w:marRight w:val="0"/>
      <w:marTop w:val="0"/>
      <w:marBottom w:val="0"/>
      <w:divBdr>
        <w:top w:val="none" w:sz="0" w:space="0" w:color="auto"/>
        <w:left w:val="none" w:sz="0" w:space="0" w:color="auto"/>
        <w:bottom w:val="none" w:sz="0" w:space="0" w:color="auto"/>
        <w:right w:val="none" w:sz="0" w:space="0" w:color="auto"/>
      </w:divBdr>
    </w:div>
    <w:div w:id="1979021677">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3CPCFV46HDs" TargetMode="External"/><Relationship Id="rId18" Type="http://schemas.openxmlformats.org/officeDocument/2006/relationships/hyperlink" Target="http://www.youtube.com/watch?v=eqrtNef7w38"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youtube.com/watch?v=3CPCFV46HDs" TargetMode="External"/><Relationship Id="rId17" Type="http://schemas.openxmlformats.org/officeDocument/2006/relationships/hyperlink" Target="http://www.youtube.com/watch?v=y3TOZ_abECM" TargetMode="External"/><Relationship Id="rId2" Type="http://schemas.openxmlformats.org/officeDocument/2006/relationships/numbering" Target="numbering.xml"/><Relationship Id="rId16" Type="http://schemas.openxmlformats.org/officeDocument/2006/relationships/hyperlink" Target="http://www.youtube.com/watch?v=4csB8VRz-cQ&amp;NR=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plantpath.cornell.edu/PhotoLab/timelapse.html" TargetMode="External"/><Relationship Id="rId10" Type="http://schemas.openxmlformats.org/officeDocument/2006/relationships/footer" Target="footer2.xml"/><Relationship Id="rId19" Type="http://schemas.openxmlformats.org/officeDocument/2006/relationships/hyperlink" Target="http://www.youtube.com/watch?v=Yv0p_JNYSgc"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youtube.com/watch?v=m4DUZhnNo4s"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A9A3E-844F-1C49-8183-18ECA96A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17</Pages>
  <Words>5940</Words>
  <Characters>33861</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dcterms:created xsi:type="dcterms:W3CDTF">2020-08-13T18:21:00Z</dcterms:created>
  <dcterms:modified xsi:type="dcterms:W3CDTF">2020-08-13T18:21:00Z</dcterms:modified>
</cp:coreProperties>
</file>